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288" w:type="dxa"/>
        <w:tblLayout w:type="fixed"/>
        <w:tblLook w:val="0000"/>
      </w:tblPr>
      <w:tblGrid>
        <w:gridCol w:w="2946"/>
        <w:gridCol w:w="4860"/>
        <w:gridCol w:w="2274"/>
      </w:tblGrid>
      <w:tr w:rsidR="00F857FF" w:rsidRPr="00F949E0" w:rsidTr="00A71C30">
        <w:trPr>
          <w:trHeight w:val="25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7FF" w:rsidRDefault="00F857FF" w:rsidP="003158C0">
            <w:pPr>
              <w:jc w:val="center"/>
              <w:rPr>
                <w:b/>
                <w:sz w:val="28"/>
                <w:szCs w:val="28"/>
              </w:rPr>
            </w:pPr>
            <w:r w:rsidRPr="00F949E0">
              <w:rPr>
                <w:b/>
                <w:sz w:val="28"/>
                <w:szCs w:val="28"/>
              </w:rPr>
              <w:t xml:space="preserve">Оценка ожидаемого исполнения бюджета муниципального образования «Новодугинский </w:t>
            </w:r>
            <w:r>
              <w:rPr>
                <w:b/>
                <w:sz w:val="28"/>
                <w:szCs w:val="28"/>
              </w:rPr>
              <w:t>муниципальный округ</w:t>
            </w:r>
            <w:r w:rsidRPr="00F949E0">
              <w:rPr>
                <w:b/>
                <w:sz w:val="28"/>
                <w:szCs w:val="28"/>
              </w:rPr>
              <w:t>» Смоленской области на 20</w:t>
            </w:r>
            <w:r>
              <w:rPr>
                <w:b/>
                <w:sz w:val="28"/>
                <w:szCs w:val="28"/>
              </w:rPr>
              <w:t>24</w:t>
            </w:r>
            <w:r w:rsidRPr="00F949E0">
              <w:rPr>
                <w:b/>
                <w:sz w:val="28"/>
                <w:szCs w:val="28"/>
              </w:rPr>
              <w:t xml:space="preserve"> год</w:t>
            </w:r>
          </w:p>
          <w:p w:rsidR="00F857FF" w:rsidRDefault="00F857FF" w:rsidP="004D2E07">
            <w:pPr>
              <w:jc w:val="right"/>
              <w:rPr>
                <w:sz w:val="28"/>
                <w:szCs w:val="28"/>
              </w:rPr>
            </w:pPr>
          </w:p>
          <w:p w:rsidR="00F857FF" w:rsidRPr="00F949E0" w:rsidRDefault="00F857FF" w:rsidP="000E023E">
            <w:pPr>
              <w:jc w:val="right"/>
              <w:rPr>
                <w:b/>
                <w:sz w:val="28"/>
                <w:szCs w:val="28"/>
              </w:rPr>
            </w:pPr>
            <w:r w:rsidRPr="00336AB9">
              <w:rPr>
                <w:sz w:val="28"/>
                <w:szCs w:val="28"/>
              </w:rPr>
              <w:t>(рублей)</w:t>
            </w:r>
          </w:p>
        </w:tc>
      </w:tr>
      <w:tr w:rsidR="00F857FF" w:rsidRPr="00F949E0" w:rsidTr="00A71C30">
        <w:trPr>
          <w:trHeight w:val="1260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7FF" w:rsidRPr="00F949E0" w:rsidRDefault="00F857FF">
            <w:pPr>
              <w:jc w:val="center"/>
              <w:rPr>
                <w:b/>
                <w:bCs/>
                <w:sz w:val="28"/>
                <w:szCs w:val="28"/>
              </w:rPr>
            </w:pPr>
            <w:r w:rsidRPr="00F949E0">
              <w:rPr>
                <w:b/>
                <w:bCs/>
                <w:sz w:val="28"/>
                <w:szCs w:val="28"/>
              </w:rPr>
              <w:t xml:space="preserve">Код  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7FF" w:rsidRPr="00F949E0" w:rsidRDefault="00F857FF">
            <w:pPr>
              <w:jc w:val="center"/>
              <w:rPr>
                <w:b/>
                <w:bCs/>
                <w:sz w:val="28"/>
                <w:szCs w:val="28"/>
              </w:rPr>
            </w:pPr>
            <w:r w:rsidRPr="00F949E0">
              <w:rPr>
                <w:b/>
                <w:bCs/>
                <w:sz w:val="28"/>
                <w:szCs w:val="28"/>
              </w:rPr>
              <w:t>Наименование кода дохода бюджета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7FF" w:rsidRPr="00F949E0" w:rsidRDefault="00F857FF">
            <w:pPr>
              <w:jc w:val="center"/>
              <w:rPr>
                <w:b/>
                <w:bCs/>
                <w:sz w:val="28"/>
                <w:szCs w:val="28"/>
              </w:rPr>
            </w:pPr>
            <w:r w:rsidRPr="00F949E0">
              <w:rPr>
                <w:b/>
                <w:bCs/>
                <w:sz w:val="28"/>
                <w:szCs w:val="28"/>
              </w:rPr>
              <w:t xml:space="preserve">местный бюджет </w:t>
            </w:r>
          </w:p>
        </w:tc>
      </w:tr>
      <w:tr w:rsidR="00F857FF" w:rsidRPr="00F949E0" w:rsidTr="00A71C30">
        <w:trPr>
          <w:trHeight w:val="270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57FF" w:rsidRPr="00F949E0" w:rsidRDefault="00F857FF">
            <w:pPr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57FF" w:rsidRPr="00F949E0" w:rsidRDefault="00F857FF">
            <w:pPr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57FF" w:rsidRPr="00F949E0" w:rsidRDefault="00F857FF">
            <w:pPr>
              <w:rPr>
                <w:rFonts w:ascii="Arial" w:hAnsi="Arial"/>
                <w:sz w:val="28"/>
                <w:szCs w:val="28"/>
              </w:rPr>
            </w:pPr>
          </w:p>
        </w:tc>
      </w:tr>
      <w:tr w:rsidR="00F857FF" w:rsidRPr="00F949E0" w:rsidTr="00A71C30">
        <w:trPr>
          <w:trHeight w:val="330"/>
        </w:trPr>
        <w:tc>
          <w:tcPr>
            <w:tcW w:w="2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57FF" w:rsidRPr="00F949E0" w:rsidRDefault="00F857FF" w:rsidP="000F0667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</w:t>
            </w:r>
          </w:p>
        </w:tc>
        <w:tc>
          <w:tcPr>
            <w:tcW w:w="4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57FF" w:rsidRPr="00F949E0" w:rsidRDefault="00F857FF" w:rsidP="000F0667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2</w:t>
            </w:r>
          </w:p>
        </w:tc>
        <w:tc>
          <w:tcPr>
            <w:tcW w:w="22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57FF" w:rsidRPr="00F949E0" w:rsidRDefault="00F857FF" w:rsidP="000F0667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3</w:t>
            </w:r>
          </w:p>
        </w:tc>
      </w:tr>
      <w:tr w:rsidR="00F857FF" w:rsidRPr="00F949E0" w:rsidTr="00A71C30">
        <w:trPr>
          <w:trHeight w:val="3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57FF" w:rsidRPr="00F949E0" w:rsidRDefault="00F857FF" w:rsidP="00575D09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1 00 00000 00 0000 000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857FF" w:rsidRPr="00F949E0" w:rsidRDefault="00F857FF" w:rsidP="00575D09">
            <w:pPr>
              <w:jc w:val="both"/>
              <w:rPr>
                <w:b/>
                <w:bCs/>
                <w:sz w:val="28"/>
                <w:szCs w:val="28"/>
              </w:rPr>
            </w:pPr>
            <w:r w:rsidRPr="00F949E0">
              <w:rPr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57FF" w:rsidRPr="009D5D8E" w:rsidRDefault="00F857FF" w:rsidP="00436BD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139 931 700,00</w:t>
            </w:r>
          </w:p>
        </w:tc>
      </w:tr>
      <w:tr w:rsidR="00F857FF" w:rsidRPr="00F949E0" w:rsidTr="00A71C30">
        <w:trPr>
          <w:trHeight w:val="3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57FF" w:rsidRPr="00F949E0" w:rsidRDefault="00F857FF" w:rsidP="00575D09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1 01 00000 00 0000 000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857FF" w:rsidRPr="00F949E0" w:rsidRDefault="00F857FF" w:rsidP="00575D09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F949E0">
              <w:rPr>
                <w:b/>
                <w:bCs/>
                <w:i/>
                <w:iCs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57FF" w:rsidRPr="008332CF" w:rsidRDefault="00F857FF" w:rsidP="00666E4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59 546 400,00</w:t>
            </w:r>
          </w:p>
        </w:tc>
      </w:tr>
      <w:tr w:rsidR="00F857FF" w:rsidRPr="00F949E0" w:rsidTr="00A71C30">
        <w:trPr>
          <w:trHeight w:val="3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57FF" w:rsidRPr="00F949E0" w:rsidRDefault="00F857FF" w:rsidP="00575D09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1 01 02000 01 0000 110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857FF" w:rsidRPr="00F949E0" w:rsidRDefault="00F857FF" w:rsidP="00575D09">
            <w:pPr>
              <w:jc w:val="both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57FF" w:rsidRPr="00F949E0" w:rsidRDefault="00F857FF" w:rsidP="0008275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59 546 400,00</w:t>
            </w:r>
          </w:p>
        </w:tc>
      </w:tr>
      <w:tr w:rsidR="00F857FF" w:rsidRPr="00F949E0" w:rsidTr="00A71C30">
        <w:trPr>
          <w:trHeight w:val="3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57FF" w:rsidRPr="00F949E0" w:rsidRDefault="00F857FF" w:rsidP="00575D09">
            <w:pPr>
              <w:jc w:val="center"/>
              <w:rPr>
                <w:sz w:val="28"/>
                <w:szCs w:val="28"/>
              </w:rPr>
            </w:pPr>
            <w:r w:rsidRPr="00F949E0">
              <w:rPr>
                <w:bCs/>
                <w:sz w:val="28"/>
                <w:szCs w:val="28"/>
              </w:rPr>
              <w:t>1 03 00000 00 0000 000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857FF" w:rsidRPr="00F949E0" w:rsidRDefault="00F857FF" w:rsidP="00575D09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F949E0">
              <w:rPr>
                <w:b/>
                <w:bCs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57FF" w:rsidRPr="008332CF" w:rsidRDefault="00F857FF" w:rsidP="00F949E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22 086 000,00</w:t>
            </w:r>
          </w:p>
        </w:tc>
      </w:tr>
      <w:tr w:rsidR="00F857FF" w:rsidRPr="00F949E0" w:rsidTr="00A71C30">
        <w:trPr>
          <w:trHeight w:val="3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57FF" w:rsidRPr="00F949E0" w:rsidRDefault="00F857FF" w:rsidP="00575D09">
            <w:pPr>
              <w:jc w:val="both"/>
              <w:rPr>
                <w:bCs/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1 03 02000 01 0000 110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857FF" w:rsidRPr="00F949E0" w:rsidRDefault="00F857FF" w:rsidP="00575D09">
            <w:pPr>
              <w:jc w:val="both"/>
              <w:rPr>
                <w:sz w:val="28"/>
                <w:szCs w:val="28"/>
              </w:rPr>
            </w:pPr>
            <w:r w:rsidRPr="00F949E0">
              <w:rPr>
                <w:bCs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  <w:r w:rsidRPr="00F949E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57FF" w:rsidRPr="00F949E0" w:rsidRDefault="00F857FF" w:rsidP="00F949E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22 086 000,00</w:t>
            </w:r>
          </w:p>
        </w:tc>
      </w:tr>
      <w:tr w:rsidR="00F857FF" w:rsidRPr="00F949E0" w:rsidTr="00A71C30">
        <w:trPr>
          <w:trHeight w:val="3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57FF" w:rsidRPr="00F949E0" w:rsidRDefault="00F857FF" w:rsidP="00575D09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1 05 00000 00 0000 000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857FF" w:rsidRPr="00F949E0" w:rsidRDefault="00F857FF" w:rsidP="00575D09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F949E0">
              <w:rPr>
                <w:b/>
                <w:bCs/>
                <w:i/>
                <w:iCs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57FF" w:rsidRPr="00064E0A" w:rsidRDefault="00F857FF" w:rsidP="00F949E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7 330 300,00</w:t>
            </w:r>
          </w:p>
        </w:tc>
      </w:tr>
      <w:tr w:rsidR="00F857FF" w:rsidRPr="00F949E0" w:rsidTr="00A71C30">
        <w:trPr>
          <w:trHeight w:val="3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57FF" w:rsidRPr="00F949E0" w:rsidRDefault="00F857FF" w:rsidP="009D0CED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1 05 0</w:t>
            </w:r>
            <w:r>
              <w:rPr>
                <w:sz w:val="28"/>
                <w:szCs w:val="28"/>
              </w:rPr>
              <w:t>1</w:t>
            </w:r>
            <w:r w:rsidRPr="00F949E0">
              <w:rPr>
                <w:sz w:val="28"/>
                <w:szCs w:val="28"/>
              </w:rPr>
              <w:t>000 0</w:t>
            </w:r>
            <w:r>
              <w:rPr>
                <w:sz w:val="28"/>
                <w:szCs w:val="28"/>
              </w:rPr>
              <w:t>1</w:t>
            </w:r>
            <w:r w:rsidRPr="00F949E0">
              <w:rPr>
                <w:sz w:val="28"/>
                <w:szCs w:val="28"/>
              </w:rPr>
              <w:t> 0000 </w:t>
            </w:r>
            <w:r>
              <w:rPr>
                <w:sz w:val="28"/>
                <w:szCs w:val="28"/>
              </w:rPr>
              <w:t>11</w:t>
            </w:r>
            <w:r w:rsidRPr="00F949E0">
              <w:rPr>
                <w:sz w:val="28"/>
                <w:szCs w:val="28"/>
              </w:rPr>
              <w:t>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857FF" w:rsidRPr="00046FF5" w:rsidRDefault="00F857FF" w:rsidP="00575D09">
            <w:pPr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Налог, взимаемый в связи с применением упрощенной системы налогообложения 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57FF" w:rsidRDefault="00F857FF" w:rsidP="00666E4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6 068 000,00</w:t>
            </w:r>
          </w:p>
        </w:tc>
      </w:tr>
      <w:tr w:rsidR="00F857FF" w:rsidRPr="00F949E0" w:rsidTr="00A71C30">
        <w:trPr>
          <w:trHeight w:val="6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57FF" w:rsidRPr="00F949E0" w:rsidRDefault="00F857FF" w:rsidP="00575D09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1 05 02000 02 0000 110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857FF" w:rsidRPr="00F949E0" w:rsidRDefault="00F857FF" w:rsidP="00575D09">
            <w:pPr>
              <w:jc w:val="both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57FF" w:rsidRPr="00F949E0" w:rsidRDefault="00F857FF" w:rsidP="008C3B9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1 000,00</w:t>
            </w:r>
          </w:p>
        </w:tc>
      </w:tr>
      <w:tr w:rsidR="00F857FF" w:rsidRPr="00F949E0" w:rsidTr="00A71C30">
        <w:trPr>
          <w:trHeight w:val="3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57FF" w:rsidRPr="00F949E0" w:rsidRDefault="00F857FF" w:rsidP="00575D09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1 05 03000 01 0000 110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857FF" w:rsidRPr="00F949E0" w:rsidRDefault="00F857FF" w:rsidP="00575D09">
            <w:pPr>
              <w:jc w:val="both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57FF" w:rsidRPr="00F949E0" w:rsidRDefault="00F857FF" w:rsidP="00F949E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316 000,00</w:t>
            </w:r>
          </w:p>
        </w:tc>
      </w:tr>
      <w:tr w:rsidR="00F857FF" w:rsidRPr="00F949E0" w:rsidTr="00A71C30">
        <w:trPr>
          <w:trHeight w:val="3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57FF" w:rsidRPr="00F949E0" w:rsidRDefault="00F857FF" w:rsidP="00575D09">
            <w:pPr>
              <w:jc w:val="center"/>
              <w:rPr>
                <w:snapToGrid w:val="0"/>
                <w:sz w:val="28"/>
                <w:szCs w:val="28"/>
              </w:rPr>
            </w:pPr>
            <w:r w:rsidRPr="00F949E0">
              <w:rPr>
                <w:snapToGrid w:val="0"/>
                <w:sz w:val="28"/>
                <w:szCs w:val="28"/>
              </w:rPr>
              <w:t>1 05 04000 02 0000 110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857FF" w:rsidRPr="00F949E0" w:rsidRDefault="00F857FF" w:rsidP="00666E4A">
            <w:pPr>
              <w:tabs>
                <w:tab w:val="left" w:pos="252"/>
              </w:tabs>
              <w:jc w:val="both"/>
              <w:rPr>
                <w:snapToGrid w:val="0"/>
                <w:sz w:val="28"/>
                <w:szCs w:val="28"/>
              </w:rPr>
            </w:pPr>
            <w:r w:rsidRPr="00F949E0">
              <w:rPr>
                <w:snapToGrid w:val="0"/>
                <w:sz w:val="28"/>
                <w:szCs w:val="28"/>
              </w:rPr>
              <w:t xml:space="preserve">Налог, взимаемый в связи с применением  патентной системы налогообложения 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57FF" w:rsidRDefault="00F857FF" w:rsidP="00F949E0">
            <w:pPr>
              <w:jc w:val="right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945 300,00</w:t>
            </w:r>
          </w:p>
          <w:p w:rsidR="00F857FF" w:rsidRPr="00F949E0" w:rsidRDefault="00F857FF" w:rsidP="000E023E">
            <w:pPr>
              <w:jc w:val="center"/>
              <w:rPr>
                <w:snapToGrid w:val="0"/>
                <w:sz w:val="28"/>
                <w:szCs w:val="28"/>
              </w:rPr>
            </w:pPr>
          </w:p>
        </w:tc>
      </w:tr>
      <w:tr w:rsidR="00F857FF" w:rsidRPr="00F949E0" w:rsidTr="00513506">
        <w:trPr>
          <w:trHeight w:val="3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57FF" w:rsidRDefault="00F857FF" w:rsidP="008055DF">
            <w:pPr>
              <w:tabs>
                <w:tab w:val="left" w:pos="252"/>
              </w:tabs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1 06 00000 00 0000 000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857FF" w:rsidRPr="001D1F73" w:rsidRDefault="00F857FF" w:rsidP="008055DF">
            <w:pPr>
              <w:jc w:val="both"/>
              <w:rPr>
                <w:b/>
                <w:i/>
                <w:snapToGrid w:val="0"/>
                <w:sz w:val="28"/>
                <w:szCs w:val="28"/>
              </w:rPr>
            </w:pPr>
            <w:r w:rsidRPr="001D1F73">
              <w:rPr>
                <w:b/>
                <w:i/>
                <w:snapToGrid w:val="0"/>
                <w:sz w:val="28"/>
                <w:szCs w:val="28"/>
              </w:rPr>
              <w:t>НАЛОГИ НА ИМУЩЕСТВО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57FF" w:rsidRPr="001D1F73" w:rsidRDefault="00F857FF" w:rsidP="008055DF">
            <w:pPr>
              <w:jc w:val="right"/>
              <w:rPr>
                <w:b/>
                <w:bCs/>
                <w:sz w:val="28"/>
                <w:szCs w:val="28"/>
              </w:rPr>
            </w:pPr>
            <w:r w:rsidRPr="001D1F73">
              <w:rPr>
                <w:b/>
                <w:bCs/>
                <w:sz w:val="28"/>
                <w:szCs w:val="28"/>
              </w:rPr>
              <w:t>9 701 500,00</w:t>
            </w:r>
          </w:p>
        </w:tc>
      </w:tr>
      <w:tr w:rsidR="00F857FF" w:rsidRPr="00F949E0" w:rsidTr="00513506">
        <w:trPr>
          <w:trHeight w:val="3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57FF" w:rsidRDefault="00F857FF" w:rsidP="008055DF">
            <w:pPr>
              <w:tabs>
                <w:tab w:val="left" w:pos="252"/>
              </w:tabs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1 06 01000 14 0000 110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857FF" w:rsidRPr="0074632B" w:rsidRDefault="00F857FF" w:rsidP="008055DF">
            <w:pPr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  <w:r w:rsidRPr="0074632B">
              <w:rPr>
                <w:iCs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57FF" w:rsidRDefault="00F857FF" w:rsidP="008055D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1 278 600,00</w:t>
            </w:r>
          </w:p>
        </w:tc>
      </w:tr>
      <w:tr w:rsidR="00F857FF" w:rsidRPr="00F949E0" w:rsidTr="00513506">
        <w:trPr>
          <w:trHeight w:val="3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57FF" w:rsidRDefault="00F857FF" w:rsidP="008055DF">
            <w:pPr>
              <w:tabs>
                <w:tab w:val="left" w:pos="252"/>
              </w:tabs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1 06 06000 14 0000 110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857FF" w:rsidRPr="0074632B" w:rsidRDefault="00F857FF" w:rsidP="008055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57FF" w:rsidRDefault="00F857FF" w:rsidP="008055D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8 422 900,00</w:t>
            </w:r>
          </w:p>
        </w:tc>
      </w:tr>
      <w:tr w:rsidR="00F857FF" w:rsidRPr="00F949E0" w:rsidTr="00064E0A">
        <w:trPr>
          <w:trHeight w:val="694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57FF" w:rsidRPr="00F949E0" w:rsidRDefault="00F857FF" w:rsidP="00575D09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1 07 00000 00 0000 000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857FF" w:rsidRPr="00F949E0" w:rsidRDefault="00F857FF" w:rsidP="00575D09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F949E0">
              <w:rPr>
                <w:b/>
                <w:bCs/>
                <w:i/>
                <w:iCs/>
                <w:sz w:val="28"/>
                <w:szCs w:val="28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57FF" w:rsidRPr="00064E0A" w:rsidRDefault="00F857FF" w:rsidP="00666E4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15 990 900,00</w:t>
            </w:r>
          </w:p>
        </w:tc>
      </w:tr>
      <w:tr w:rsidR="00F857FF" w:rsidRPr="00F949E0" w:rsidTr="00A71C30">
        <w:trPr>
          <w:trHeight w:val="3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57FF" w:rsidRPr="00F949E0" w:rsidRDefault="00F857FF" w:rsidP="00575D09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1 07 01000 01 0000 110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857FF" w:rsidRPr="00F949E0" w:rsidRDefault="00F857FF" w:rsidP="00575D09">
            <w:pPr>
              <w:jc w:val="both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Налог на добычу общераспространенных полезных ископаемых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57FF" w:rsidRPr="00F949E0" w:rsidRDefault="00F857FF" w:rsidP="00666E4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15 990 900,00</w:t>
            </w:r>
          </w:p>
        </w:tc>
      </w:tr>
      <w:tr w:rsidR="00F857FF" w:rsidRPr="00F949E0" w:rsidTr="00A71C30">
        <w:trPr>
          <w:trHeight w:val="3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57FF" w:rsidRPr="00F949E0" w:rsidRDefault="00F857FF" w:rsidP="00575D09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1 08 00000 00 0000 000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857FF" w:rsidRPr="00F949E0" w:rsidRDefault="00F857FF" w:rsidP="00575D09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F949E0">
              <w:rPr>
                <w:b/>
                <w:bCs/>
                <w:i/>
                <w:iCs/>
                <w:sz w:val="28"/>
                <w:szCs w:val="28"/>
              </w:rPr>
              <w:t>ГОСУДАРСТВЕННАЯ ПОШЛИНА, СБОРЫ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57FF" w:rsidRPr="00064E0A" w:rsidRDefault="00F857FF" w:rsidP="00EE239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753 100,00</w:t>
            </w:r>
          </w:p>
        </w:tc>
      </w:tr>
      <w:tr w:rsidR="00F857FF" w:rsidRPr="00F949E0" w:rsidTr="00260751">
        <w:trPr>
          <w:trHeight w:val="3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57FF" w:rsidRPr="00F949E0" w:rsidRDefault="00F857FF" w:rsidP="00575D09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108 03000 01 0000 110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857FF" w:rsidRPr="00F949E0" w:rsidRDefault="00F857FF" w:rsidP="00575D09">
            <w:pPr>
              <w:jc w:val="both"/>
              <w:rPr>
                <w:bCs/>
                <w:iCs/>
                <w:sz w:val="28"/>
                <w:szCs w:val="28"/>
              </w:rPr>
            </w:pPr>
            <w:r w:rsidRPr="00F949E0">
              <w:rPr>
                <w:bCs/>
                <w:iCs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857FF" w:rsidRPr="00F949E0" w:rsidRDefault="00F857FF" w:rsidP="00EE239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753 100,00</w:t>
            </w:r>
          </w:p>
        </w:tc>
      </w:tr>
      <w:tr w:rsidR="00F857FF" w:rsidRPr="00F949E0" w:rsidTr="00260751">
        <w:trPr>
          <w:trHeight w:val="315"/>
        </w:trPr>
        <w:tc>
          <w:tcPr>
            <w:tcW w:w="29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57FF" w:rsidRPr="00F949E0" w:rsidRDefault="00F857FF" w:rsidP="00984E24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1 09 00000 00 0000 000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857FF" w:rsidRPr="00F949E0" w:rsidRDefault="00F857FF" w:rsidP="00984E24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F949E0">
              <w:rPr>
                <w:b/>
                <w:bCs/>
                <w:i/>
                <w:iCs/>
                <w:sz w:val="28"/>
                <w:szCs w:val="28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57FF" w:rsidRPr="004E590E" w:rsidRDefault="00F857FF" w:rsidP="00984E24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0,00</w:t>
            </w:r>
          </w:p>
        </w:tc>
      </w:tr>
      <w:tr w:rsidR="00F857FF" w:rsidRPr="00F949E0" w:rsidTr="00A71C30">
        <w:trPr>
          <w:trHeight w:val="3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57FF" w:rsidRPr="00F949E0" w:rsidRDefault="00F857FF" w:rsidP="00984E24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1 09 06010 02 0000 110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857FF" w:rsidRPr="00F949E0" w:rsidRDefault="00F857FF" w:rsidP="00984E24">
            <w:pPr>
              <w:jc w:val="both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Налог с продаж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57FF" w:rsidRPr="00F949E0" w:rsidRDefault="00F857FF" w:rsidP="00984E2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F857FF" w:rsidRPr="00F949E0" w:rsidTr="00F730B6">
        <w:trPr>
          <w:trHeight w:val="3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57FF" w:rsidRPr="00F949E0" w:rsidRDefault="00F857FF" w:rsidP="00984E24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1 09 07000 00 0000 110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857FF" w:rsidRPr="00F949E0" w:rsidRDefault="00F857FF" w:rsidP="00984E24">
            <w:pPr>
              <w:jc w:val="both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Прочие налоги и сборы (по отмененным местным налогам и сборам)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57FF" w:rsidRPr="00F949E0" w:rsidRDefault="00F857FF" w:rsidP="00F730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F857FF" w:rsidRPr="00F949E0" w:rsidTr="00A71C30">
        <w:trPr>
          <w:trHeight w:val="999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57FF" w:rsidRPr="00F949E0" w:rsidRDefault="00F857FF" w:rsidP="00575D09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1 11 00000 00 0000 000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857FF" w:rsidRPr="00F949E0" w:rsidRDefault="00F857FF" w:rsidP="00575D09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F949E0">
              <w:rPr>
                <w:b/>
                <w:bCs/>
                <w:i/>
                <w:iCs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57FF" w:rsidRPr="000D24ED" w:rsidRDefault="00F857FF" w:rsidP="00F730B6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3 350 600,00</w:t>
            </w:r>
          </w:p>
        </w:tc>
      </w:tr>
      <w:tr w:rsidR="00F857FF" w:rsidRPr="00F949E0" w:rsidTr="00A71C30">
        <w:trPr>
          <w:trHeight w:val="9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57FF" w:rsidRPr="00F949E0" w:rsidRDefault="00F857FF" w:rsidP="00575D09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1 11 05000 00 0000 120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857FF" w:rsidRPr="00F949E0" w:rsidRDefault="00F857FF" w:rsidP="00575D09">
            <w:pPr>
              <w:jc w:val="both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857FF" w:rsidRPr="00F949E0" w:rsidRDefault="00F857FF" w:rsidP="008C3B9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3 202 700,00</w:t>
            </w:r>
          </w:p>
        </w:tc>
      </w:tr>
      <w:tr w:rsidR="00F857FF" w:rsidRPr="00F949E0" w:rsidTr="00A71C30">
        <w:trPr>
          <w:trHeight w:val="630"/>
        </w:trPr>
        <w:tc>
          <w:tcPr>
            <w:tcW w:w="29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57FF" w:rsidRPr="00F949E0" w:rsidRDefault="00F857FF" w:rsidP="00575D09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1 11 07000 00 0000 120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857FF" w:rsidRPr="00F949E0" w:rsidRDefault="00F857FF" w:rsidP="00575D09">
            <w:pPr>
              <w:jc w:val="both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57FF" w:rsidRPr="00F949E0" w:rsidRDefault="00F857FF" w:rsidP="00F949E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93 900,00</w:t>
            </w:r>
          </w:p>
        </w:tc>
      </w:tr>
      <w:tr w:rsidR="00F857FF" w:rsidRPr="00F949E0" w:rsidTr="00A71C30">
        <w:trPr>
          <w:trHeight w:val="630"/>
        </w:trPr>
        <w:tc>
          <w:tcPr>
            <w:tcW w:w="29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57FF" w:rsidRDefault="00F857FF" w:rsidP="00123E81">
            <w:pPr>
              <w:jc w:val="center"/>
              <w:rPr>
                <w:sz w:val="28"/>
                <w:szCs w:val="28"/>
              </w:rPr>
            </w:pPr>
            <w:r w:rsidRPr="0036534A">
              <w:rPr>
                <w:sz w:val="28"/>
                <w:szCs w:val="28"/>
              </w:rPr>
              <w:t>1 11 09000 00 0000 120</w:t>
            </w:r>
          </w:p>
          <w:p w:rsidR="00F857FF" w:rsidRPr="00ED0BC4" w:rsidRDefault="00F857FF" w:rsidP="00123E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57FF" w:rsidRPr="00336AB9" w:rsidRDefault="00F857FF" w:rsidP="00123E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57FF" w:rsidRDefault="00F857FF" w:rsidP="00F949E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54 000,00</w:t>
            </w:r>
          </w:p>
        </w:tc>
      </w:tr>
      <w:tr w:rsidR="00F857FF" w:rsidRPr="00F949E0" w:rsidTr="00A71C30">
        <w:trPr>
          <w:trHeight w:val="6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57FF" w:rsidRPr="00F949E0" w:rsidRDefault="00F857FF" w:rsidP="00575D09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1 12 00000 00 0000 000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857FF" w:rsidRPr="00F949E0" w:rsidRDefault="00F857FF" w:rsidP="00575D09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F949E0">
              <w:rPr>
                <w:b/>
                <w:bCs/>
                <w:i/>
                <w:iCs/>
                <w:sz w:val="28"/>
                <w:szCs w:val="28"/>
              </w:rPr>
              <w:t>ПЛАТЕЖИ ПРИ ПОЛЬЗОВАНИИ ПРИРОДНЫМИ РЕСУРСАМИ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57FF" w:rsidRPr="007A31F5" w:rsidRDefault="00F857FF" w:rsidP="00F949E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225 800,00</w:t>
            </w:r>
          </w:p>
        </w:tc>
      </w:tr>
      <w:tr w:rsidR="00F857FF" w:rsidRPr="00F949E0" w:rsidTr="00A71C30">
        <w:trPr>
          <w:trHeight w:val="6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57FF" w:rsidRPr="00F949E0" w:rsidRDefault="00F857FF" w:rsidP="00575D09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1 12 01000 01 0000 120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857FF" w:rsidRPr="00F949E0" w:rsidRDefault="00F857FF" w:rsidP="00575D09">
            <w:pPr>
              <w:jc w:val="both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Плата за негативное воздействие на окружающую среду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57FF" w:rsidRDefault="00F857FF" w:rsidP="00F730B6">
            <w:pPr>
              <w:jc w:val="right"/>
              <w:rPr>
                <w:sz w:val="28"/>
                <w:szCs w:val="28"/>
              </w:rPr>
            </w:pPr>
          </w:p>
          <w:p w:rsidR="00F857FF" w:rsidRPr="00F949E0" w:rsidRDefault="00F857FF" w:rsidP="00F730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225 800,00</w:t>
            </w:r>
          </w:p>
        </w:tc>
      </w:tr>
      <w:tr w:rsidR="00F857FF" w:rsidRPr="00F949E0" w:rsidTr="00A8150A">
        <w:trPr>
          <w:trHeight w:val="6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57FF" w:rsidRPr="00F949E0" w:rsidRDefault="00F857FF" w:rsidP="00575D09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1 13 00000 00 0000 000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857FF" w:rsidRPr="00F949E0" w:rsidRDefault="00F857FF" w:rsidP="00575D09">
            <w:pPr>
              <w:jc w:val="both"/>
              <w:rPr>
                <w:sz w:val="28"/>
                <w:szCs w:val="28"/>
              </w:rPr>
            </w:pPr>
            <w:r w:rsidRPr="00F949E0">
              <w:rPr>
                <w:b/>
                <w:bCs/>
                <w:i/>
                <w:sz w:val="28"/>
                <w:szCs w:val="2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857FF" w:rsidRPr="000D24ED" w:rsidRDefault="00F857FF" w:rsidP="00666E4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4 504 500,00</w:t>
            </w:r>
          </w:p>
        </w:tc>
      </w:tr>
      <w:tr w:rsidR="00F857FF" w:rsidRPr="00F949E0" w:rsidTr="00A8150A">
        <w:trPr>
          <w:trHeight w:val="630"/>
        </w:trPr>
        <w:tc>
          <w:tcPr>
            <w:tcW w:w="29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57FF" w:rsidRPr="00336AB9" w:rsidRDefault="00F857FF" w:rsidP="005D66B1">
            <w:pPr>
              <w:jc w:val="center"/>
              <w:rPr>
                <w:sz w:val="28"/>
                <w:szCs w:val="28"/>
              </w:rPr>
            </w:pPr>
            <w:r w:rsidRPr="00336AB9">
              <w:rPr>
                <w:sz w:val="28"/>
                <w:szCs w:val="28"/>
              </w:rPr>
              <w:t>1 13 01000 00 0000 130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57FF" w:rsidRPr="00336AB9" w:rsidRDefault="00F857FF" w:rsidP="005D66B1">
            <w:pPr>
              <w:jc w:val="both"/>
              <w:rPr>
                <w:sz w:val="28"/>
                <w:szCs w:val="28"/>
              </w:rPr>
            </w:pPr>
            <w:r w:rsidRPr="00336AB9">
              <w:rPr>
                <w:sz w:val="28"/>
                <w:szCs w:val="28"/>
              </w:rPr>
              <w:t>Доходы от оказания платных услуг (работ)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57FF" w:rsidRPr="00F949E0" w:rsidRDefault="00F857FF" w:rsidP="00666E4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3 765 300,00</w:t>
            </w:r>
          </w:p>
        </w:tc>
      </w:tr>
      <w:tr w:rsidR="00F857FF" w:rsidRPr="00F949E0" w:rsidTr="00A71C30">
        <w:trPr>
          <w:trHeight w:val="630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57FF" w:rsidRPr="00336AB9" w:rsidRDefault="00F857FF" w:rsidP="005D66B1">
            <w:pPr>
              <w:jc w:val="center"/>
              <w:rPr>
                <w:sz w:val="28"/>
                <w:szCs w:val="28"/>
              </w:rPr>
            </w:pPr>
            <w:r w:rsidRPr="00336AB9">
              <w:rPr>
                <w:sz w:val="28"/>
                <w:szCs w:val="28"/>
              </w:rPr>
              <w:t>1 13 02000 00 0000 130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57FF" w:rsidRPr="00336AB9" w:rsidRDefault="00F857FF" w:rsidP="005D66B1">
            <w:pPr>
              <w:jc w:val="both"/>
              <w:rPr>
                <w:sz w:val="28"/>
                <w:szCs w:val="28"/>
              </w:rPr>
            </w:pPr>
            <w:r w:rsidRPr="00336AB9">
              <w:rPr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57FF" w:rsidRPr="00F949E0" w:rsidRDefault="00F857FF" w:rsidP="00F949E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739 200,00</w:t>
            </w:r>
          </w:p>
        </w:tc>
      </w:tr>
      <w:tr w:rsidR="00F857FF" w:rsidRPr="00F949E0" w:rsidTr="00A71C30">
        <w:trPr>
          <w:trHeight w:val="65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57FF" w:rsidRPr="00F949E0" w:rsidRDefault="00F857FF" w:rsidP="00575D09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1 14 00000 00 0000 000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857FF" w:rsidRPr="00F949E0" w:rsidRDefault="00F857FF" w:rsidP="00575D09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F949E0">
              <w:rPr>
                <w:b/>
                <w:bCs/>
                <w:i/>
                <w:iCs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57FF" w:rsidRPr="00F7379F" w:rsidRDefault="00F857FF" w:rsidP="00F949E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15 904 900,00</w:t>
            </w:r>
          </w:p>
        </w:tc>
      </w:tr>
      <w:tr w:rsidR="00F857FF" w:rsidRPr="00F949E0" w:rsidTr="00A71C30">
        <w:trPr>
          <w:trHeight w:val="65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57FF" w:rsidRPr="00F949E0" w:rsidRDefault="00F857FF" w:rsidP="00575D09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1 14 02000 00 0000 000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857FF" w:rsidRPr="00F949E0" w:rsidRDefault="00F857FF" w:rsidP="00575D09">
            <w:pPr>
              <w:jc w:val="both"/>
              <w:rPr>
                <w:bCs/>
                <w:iCs/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57FF" w:rsidRPr="00F949E0" w:rsidRDefault="00F857FF" w:rsidP="00F949E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2 087 600,00</w:t>
            </w:r>
          </w:p>
        </w:tc>
      </w:tr>
      <w:tr w:rsidR="00F857FF" w:rsidRPr="00F949E0" w:rsidTr="00A71C30">
        <w:trPr>
          <w:trHeight w:val="6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57FF" w:rsidRPr="00F949E0" w:rsidRDefault="00F857FF" w:rsidP="00575D09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1 14 06000 00 0000 430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857FF" w:rsidRPr="00F949E0" w:rsidRDefault="00F857FF" w:rsidP="00575D09">
            <w:pPr>
              <w:jc w:val="both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муниципальных автономных учреждений)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57FF" w:rsidRPr="00F949E0" w:rsidRDefault="00F857FF" w:rsidP="00F949E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13 415 700,00</w:t>
            </w:r>
          </w:p>
        </w:tc>
      </w:tr>
      <w:tr w:rsidR="00F857FF" w:rsidRPr="00F949E0" w:rsidTr="002307AF">
        <w:trPr>
          <w:trHeight w:val="6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57FF" w:rsidRPr="0076557B" w:rsidRDefault="00F857FF" w:rsidP="007E47CD">
            <w:pPr>
              <w:jc w:val="center"/>
              <w:rPr>
                <w:sz w:val="28"/>
                <w:szCs w:val="28"/>
              </w:rPr>
            </w:pPr>
            <w:r w:rsidRPr="0076557B">
              <w:rPr>
                <w:sz w:val="28"/>
                <w:szCs w:val="28"/>
              </w:rPr>
              <w:t>1 14 06300 00 0000 430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857FF" w:rsidRPr="0076557B" w:rsidRDefault="00F857FF" w:rsidP="007E47CD">
            <w:pPr>
              <w:jc w:val="both"/>
              <w:rPr>
                <w:sz w:val="28"/>
                <w:szCs w:val="28"/>
              </w:rPr>
            </w:pPr>
            <w:r w:rsidRPr="0076557B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57FF" w:rsidRDefault="00F857FF" w:rsidP="00F949E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401 600,00</w:t>
            </w:r>
          </w:p>
        </w:tc>
      </w:tr>
      <w:tr w:rsidR="00F857FF" w:rsidRPr="00F949E0" w:rsidTr="00A71C30">
        <w:trPr>
          <w:trHeight w:val="6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57FF" w:rsidRPr="00F949E0" w:rsidRDefault="00F857FF" w:rsidP="00575D09">
            <w:pPr>
              <w:jc w:val="center"/>
              <w:rPr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1 16 00000 00 0000 000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857FF" w:rsidRPr="00F949E0" w:rsidRDefault="00F857FF" w:rsidP="00575D09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F949E0">
              <w:rPr>
                <w:b/>
                <w:bCs/>
                <w:i/>
                <w:iCs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57FF" w:rsidRPr="00F7379F" w:rsidRDefault="00F857FF" w:rsidP="003E2B5D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537 700,00</w:t>
            </w:r>
          </w:p>
        </w:tc>
      </w:tr>
      <w:tr w:rsidR="00F857FF" w:rsidRPr="00F949E0" w:rsidTr="00A71C30">
        <w:trPr>
          <w:trHeight w:val="6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57FF" w:rsidRPr="00F949E0" w:rsidRDefault="00F857FF" w:rsidP="00575D09">
            <w:pPr>
              <w:jc w:val="center"/>
              <w:rPr>
                <w:sz w:val="28"/>
                <w:szCs w:val="28"/>
              </w:rPr>
            </w:pPr>
            <w:r w:rsidRPr="005A52E7">
              <w:rPr>
                <w:sz w:val="28"/>
                <w:szCs w:val="28"/>
              </w:rPr>
              <w:t>1 16 01000 01 0000 140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857FF" w:rsidRPr="00F949E0" w:rsidRDefault="00F857FF" w:rsidP="00575D09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5A52E7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6" w:history="1">
              <w:r w:rsidRPr="007538C8">
                <w:rPr>
                  <w:sz w:val="28"/>
                  <w:szCs w:val="28"/>
                </w:rPr>
                <w:t>Кодексом</w:t>
              </w:r>
            </w:hyperlink>
            <w:r w:rsidRPr="005A52E7">
              <w:rPr>
                <w:sz w:val="28"/>
                <w:szCs w:val="28"/>
              </w:rPr>
              <w:t xml:space="preserve"> Российской Федерации об административных правонарушениях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57FF" w:rsidRDefault="00F857FF" w:rsidP="00F949E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537 700,00</w:t>
            </w:r>
          </w:p>
        </w:tc>
      </w:tr>
      <w:tr w:rsidR="00F857FF" w:rsidRPr="00F949E0" w:rsidTr="00A71C30">
        <w:trPr>
          <w:trHeight w:val="615"/>
        </w:trPr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57FF" w:rsidRPr="005A52E7" w:rsidRDefault="00F857FF" w:rsidP="00575D09">
            <w:pPr>
              <w:jc w:val="center"/>
              <w:rPr>
                <w:sz w:val="28"/>
                <w:szCs w:val="28"/>
              </w:rPr>
            </w:pPr>
            <w:r w:rsidRPr="005A52E7">
              <w:rPr>
                <w:sz w:val="28"/>
                <w:szCs w:val="28"/>
              </w:rPr>
              <w:t>1 16 11000 01 0000140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857FF" w:rsidRPr="005A52E7" w:rsidRDefault="00F857FF" w:rsidP="00575D09">
            <w:pPr>
              <w:jc w:val="both"/>
              <w:rPr>
                <w:sz w:val="28"/>
                <w:szCs w:val="28"/>
              </w:rPr>
            </w:pPr>
            <w:r w:rsidRPr="005A52E7">
              <w:rPr>
                <w:sz w:val="28"/>
                <w:szCs w:val="28"/>
              </w:rPr>
              <w:t>Платежи, уплачиваемые в целях возмещения вреда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57FF" w:rsidRDefault="00F857FF" w:rsidP="00F949E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537 700,00</w:t>
            </w:r>
          </w:p>
        </w:tc>
      </w:tr>
      <w:tr w:rsidR="00F857FF" w:rsidRPr="00F949E0" w:rsidTr="00A71C30">
        <w:trPr>
          <w:trHeight w:val="615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FF" w:rsidRPr="00F949E0" w:rsidRDefault="00F857FF" w:rsidP="00575D09">
            <w:pPr>
              <w:jc w:val="both"/>
              <w:rPr>
                <w:snapToGrid w:val="0"/>
                <w:sz w:val="28"/>
                <w:szCs w:val="28"/>
              </w:rPr>
            </w:pPr>
            <w:r w:rsidRPr="00F949E0">
              <w:rPr>
                <w:snapToGrid w:val="0"/>
                <w:sz w:val="28"/>
                <w:szCs w:val="28"/>
              </w:rPr>
              <w:t>1 17 00000 00 0000 000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FF" w:rsidRPr="00F949E0" w:rsidRDefault="00F857FF" w:rsidP="00575D09">
            <w:pPr>
              <w:rPr>
                <w:b/>
                <w:snapToGrid w:val="0"/>
                <w:sz w:val="28"/>
                <w:szCs w:val="28"/>
              </w:rPr>
            </w:pPr>
            <w:r w:rsidRPr="00F949E0">
              <w:rPr>
                <w:b/>
                <w:snapToGrid w:val="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Pr="00F7379F" w:rsidRDefault="00F857FF" w:rsidP="00F949E0">
            <w:pPr>
              <w:jc w:val="right"/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>0,00</w:t>
            </w:r>
          </w:p>
        </w:tc>
      </w:tr>
      <w:tr w:rsidR="00F857FF" w:rsidRPr="00F949E0" w:rsidTr="00A71C30">
        <w:trPr>
          <w:trHeight w:val="615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FF" w:rsidRPr="00F949E0" w:rsidRDefault="00F857FF" w:rsidP="00575D09">
            <w:pPr>
              <w:rPr>
                <w:b/>
                <w:snapToGrid w:val="0"/>
                <w:sz w:val="28"/>
                <w:szCs w:val="28"/>
              </w:rPr>
            </w:pPr>
            <w:r w:rsidRPr="00F949E0">
              <w:rPr>
                <w:sz w:val="28"/>
                <w:szCs w:val="28"/>
              </w:rPr>
              <w:t>1 17 0</w:t>
            </w:r>
            <w:r w:rsidRPr="00F949E0">
              <w:rPr>
                <w:sz w:val="28"/>
                <w:szCs w:val="28"/>
                <w:lang w:val="en-US"/>
              </w:rPr>
              <w:t>1</w:t>
            </w:r>
            <w:r w:rsidRPr="00F949E0">
              <w:rPr>
                <w:sz w:val="28"/>
                <w:szCs w:val="28"/>
              </w:rPr>
              <w:t>000 00 0000 </w:t>
            </w:r>
            <w:r w:rsidRPr="00F949E0">
              <w:rPr>
                <w:sz w:val="28"/>
                <w:szCs w:val="28"/>
                <w:lang w:val="en-US"/>
              </w:rPr>
              <w:t>180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FF" w:rsidRPr="00F949E0" w:rsidRDefault="00F857FF" w:rsidP="00575D09">
            <w:pPr>
              <w:rPr>
                <w:b/>
                <w:snapToGrid w:val="0"/>
                <w:sz w:val="28"/>
                <w:szCs w:val="28"/>
              </w:rPr>
            </w:pPr>
            <w:r w:rsidRPr="00F949E0">
              <w:rPr>
                <w:bCs/>
                <w:iCs/>
                <w:sz w:val="28"/>
                <w:szCs w:val="28"/>
              </w:rPr>
              <w:t>Невыясненные поступления</w:t>
            </w:r>
            <w:r w:rsidRPr="00F949E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Pr="00F949E0" w:rsidRDefault="00F857FF" w:rsidP="00F949E0">
            <w:pPr>
              <w:jc w:val="right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0,00</w:t>
            </w:r>
          </w:p>
        </w:tc>
      </w:tr>
      <w:tr w:rsidR="00F857FF" w:rsidRPr="00F949E0" w:rsidTr="00A71C30">
        <w:trPr>
          <w:trHeight w:val="615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FF" w:rsidRPr="00F949E0" w:rsidRDefault="00F857FF" w:rsidP="00575D09">
            <w:pPr>
              <w:rPr>
                <w:snapToGrid w:val="0"/>
                <w:sz w:val="28"/>
                <w:szCs w:val="28"/>
              </w:rPr>
            </w:pPr>
            <w:r w:rsidRPr="00F949E0">
              <w:rPr>
                <w:snapToGrid w:val="0"/>
                <w:sz w:val="28"/>
                <w:szCs w:val="28"/>
              </w:rPr>
              <w:t>1 17 05000 00 0000 180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FF" w:rsidRPr="00F949E0" w:rsidRDefault="00F857FF" w:rsidP="00575D09">
            <w:pPr>
              <w:rPr>
                <w:snapToGrid w:val="0"/>
                <w:sz w:val="28"/>
                <w:szCs w:val="28"/>
              </w:rPr>
            </w:pPr>
            <w:r w:rsidRPr="00F949E0">
              <w:rPr>
                <w:snapToGrid w:val="0"/>
                <w:sz w:val="28"/>
                <w:szCs w:val="28"/>
              </w:rPr>
              <w:t xml:space="preserve">Прочие неналоговые доходы 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Pr="00F949E0" w:rsidRDefault="00F857FF" w:rsidP="00F949E0">
            <w:pPr>
              <w:jc w:val="right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0,00</w:t>
            </w:r>
          </w:p>
        </w:tc>
      </w:tr>
      <w:tr w:rsidR="00F857FF" w:rsidTr="00A71C30">
        <w:trPr>
          <w:trHeight w:val="615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FF" w:rsidRPr="00C23DEA" w:rsidRDefault="00F857FF">
            <w:pPr>
              <w:rPr>
                <w:b/>
                <w:snapToGrid w:val="0"/>
                <w:sz w:val="28"/>
                <w:szCs w:val="28"/>
              </w:rPr>
            </w:pPr>
            <w:r w:rsidRPr="00C23DEA">
              <w:rPr>
                <w:b/>
                <w:snapToGrid w:val="0"/>
                <w:sz w:val="28"/>
                <w:szCs w:val="28"/>
              </w:rPr>
              <w:t>2 00 00000 00 0000 000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FF" w:rsidRPr="00C23DEA" w:rsidRDefault="00F857FF">
            <w:pPr>
              <w:rPr>
                <w:b/>
                <w:snapToGrid w:val="0"/>
                <w:sz w:val="28"/>
                <w:szCs w:val="28"/>
              </w:rPr>
            </w:pPr>
            <w:r w:rsidRPr="00C23DEA">
              <w:rPr>
                <w:b/>
                <w:snapToGrid w:val="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Pr="00C23DEA" w:rsidRDefault="00F857FF">
            <w:pPr>
              <w:jc w:val="right"/>
              <w:rPr>
                <w:b/>
                <w:snapToGrid w:val="0"/>
                <w:sz w:val="28"/>
                <w:szCs w:val="28"/>
              </w:rPr>
            </w:pPr>
            <w:r w:rsidRPr="00C23DEA">
              <w:rPr>
                <w:b/>
                <w:snapToGrid w:val="0"/>
                <w:sz w:val="28"/>
                <w:szCs w:val="28"/>
              </w:rPr>
              <w:t>545 875 003,76</w:t>
            </w:r>
          </w:p>
        </w:tc>
      </w:tr>
      <w:tr w:rsidR="00F857FF" w:rsidTr="00A71C30">
        <w:trPr>
          <w:trHeight w:val="615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FF" w:rsidRPr="00C23DEA" w:rsidRDefault="00F857FF">
            <w:pPr>
              <w:rPr>
                <w:snapToGrid w:val="0"/>
                <w:sz w:val="28"/>
                <w:szCs w:val="28"/>
              </w:rPr>
            </w:pPr>
            <w:r w:rsidRPr="00C23DEA">
              <w:rPr>
                <w:snapToGrid w:val="0"/>
                <w:sz w:val="28"/>
                <w:szCs w:val="28"/>
              </w:rPr>
              <w:t>2 02 00000 00 0000 150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FF" w:rsidRPr="00C23DEA" w:rsidRDefault="00F857FF">
            <w:pPr>
              <w:rPr>
                <w:snapToGrid w:val="0"/>
                <w:sz w:val="28"/>
                <w:szCs w:val="28"/>
              </w:rPr>
            </w:pPr>
            <w:r w:rsidRPr="00C23DEA">
              <w:rPr>
                <w:snapToGrid w:val="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Pr="00C23DEA" w:rsidRDefault="00F857FF">
            <w:pPr>
              <w:jc w:val="right"/>
              <w:rPr>
                <w:snapToGrid w:val="0"/>
                <w:sz w:val="28"/>
                <w:szCs w:val="28"/>
              </w:rPr>
            </w:pPr>
            <w:r w:rsidRPr="00C23DEA">
              <w:rPr>
                <w:snapToGrid w:val="0"/>
                <w:sz w:val="28"/>
                <w:szCs w:val="28"/>
              </w:rPr>
              <w:t>545 753 384,62</w:t>
            </w:r>
          </w:p>
        </w:tc>
      </w:tr>
      <w:tr w:rsidR="00F857FF" w:rsidTr="00A71C30">
        <w:trPr>
          <w:trHeight w:val="615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FF" w:rsidRPr="00C23DEA" w:rsidRDefault="00F857FF">
            <w:pPr>
              <w:rPr>
                <w:snapToGrid w:val="0"/>
                <w:sz w:val="28"/>
                <w:szCs w:val="28"/>
              </w:rPr>
            </w:pPr>
            <w:r w:rsidRPr="00C23DEA">
              <w:rPr>
                <w:snapToGrid w:val="0"/>
                <w:sz w:val="28"/>
                <w:szCs w:val="28"/>
              </w:rPr>
              <w:t>2 07 00000 00 0000 180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FF" w:rsidRPr="00C23DEA" w:rsidRDefault="00F857FF">
            <w:pPr>
              <w:rPr>
                <w:snapToGrid w:val="0"/>
                <w:sz w:val="28"/>
                <w:szCs w:val="28"/>
              </w:rPr>
            </w:pPr>
            <w:r w:rsidRPr="00C23DEA">
              <w:rPr>
                <w:snapToGrid w:val="0"/>
                <w:sz w:val="28"/>
                <w:szCs w:val="28"/>
              </w:rPr>
              <w:t>Прочие поступления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Pr="00C23DEA" w:rsidRDefault="00F857FF">
            <w:pPr>
              <w:jc w:val="right"/>
              <w:rPr>
                <w:snapToGrid w:val="0"/>
                <w:sz w:val="28"/>
                <w:szCs w:val="28"/>
              </w:rPr>
            </w:pPr>
            <w:r w:rsidRPr="00C23DEA">
              <w:rPr>
                <w:snapToGrid w:val="0"/>
                <w:sz w:val="28"/>
                <w:szCs w:val="28"/>
              </w:rPr>
              <w:t>121 619,14</w:t>
            </w:r>
          </w:p>
        </w:tc>
      </w:tr>
      <w:tr w:rsidR="00F857FF" w:rsidTr="00A71C30">
        <w:trPr>
          <w:trHeight w:val="615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FF" w:rsidRPr="00C23DEA" w:rsidRDefault="00F857FF">
            <w:pPr>
              <w:rPr>
                <w:snapToGrid w:val="0"/>
                <w:sz w:val="28"/>
                <w:szCs w:val="28"/>
              </w:rPr>
            </w:pPr>
            <w:r w:rsidRPr="00C23DEA">
              <w:rPr>
                <w:snapToGrid w:val="0"/>
                <w:sz w:val="28"/>
                <w:szCs w:val="28"/>
              </w:rPr>
              <w:t>2 19 00000 00 0000150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FF" w:rsidRPr="00C23DEA" w:rsidRDefault="00F857FF">
            <w:pPr>
              <w:rPr>
                <w:snapToGrid w:val="0"/>
                <w:sz w:val="28"/>
                <w:szCs w:val="28"/>
              </w:rPr>
            </w:pPr>
            <w:r w:rsidRPr="00C23DEA">
              <w:rPr>
                <w:snapToGrid w:val="0"/>
                <w:sz w:val="28"/>
                <w:szCs w:val="28"/>
              </w:rPr>
              <w:t>Возврат остатков субсидий, субвенций и иных межбюджетных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Pr="00C23DEA" w:rsidRDefault="00F857FF">
            <w:pPr>
              <w:jc w:val="right"/>
              <w:rPr>
                <w:snapToGrid w:val="0"/>
                <w:sz w:val="28"/>
                <w:szCs w:val="28"/>
              </w:rPr>
            </w:pPr>
            <w:r w:rsidRPr="00C23DEA">
              <w:rPr>
                <w:snapToGrid w:val="0"/>
                <w:sz w:val="28"/>
                <w:szCs w:val="28"/>
              </w:rPr>
              <w:t>0</w:t>
            </w:r>
          </w:p>
        </w:tc>
      </w:tr>
      <w:tr w:rsidR="00F857FF" w:rsidTr="00A71C30">
        <w:trPr>
          <w:trHeight w:val="615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FF" w:rsidRPr="00C23DEA" w:rsidRDefault="00F857FF">
            <w:pPr>
              <w:rPr>
                <w:snapToGrid w:val="0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FF" w:rsidRPr="00C23DEA" w:rsidRDefault="00F857FF">
            <w:pPr>
              <w:rPr>
                <w:b/>
                <w:snapToGrid w:val="0"/>
                <w:sz w:val="28"/>
                <w:szCs w:val="28"/>
              </w:rPr>
            </w:pPr>
          </w:p>
          <w:p w:rsidR="00F857FF" w:rsidRPr="00C23DEA" w:rsidRDefault="00F857FF">
            <w:pPr>
              <w:rPr>
                <w:b/>
                <w:snapToGrid w:val="0"/>
                <w:sz w:val="28"/>
                <w:szCs w:val="28"/>
              </w:rPr>
            </w:pPr>
            <w:r w:rsidRPr="00C23DEA">
              <w:rPr>
                <w:b/>
                <w:snapToGrid w:val="0"/>
                <w:sz w:val="28"/>
                <w:szCs w:val="28"/>
              </w:rPr>
              <w:t>Всего доходы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Pr="00C23DEA" w:rsidRDefault="00F857FF">
            <w:pPr>
              <w:jc w:val="right"/>
              <w:rPr>
                <w:b/>
                <w:snapToGrid w:val="0"/>
                <w:sz w:val="28"/>
                <w:szCs w:val="28"/>
              </w:rPr>
            </w:pPr>
            <w:r w:rsidRPr="00C23DEA">
              <w:rPr>
                <w:b/>
                <w:snapToGrid w:val="0"/>
                <w:sz w:val="28"/>
                <w:szCs w:val="28"/>
              </w:rPr>
              <w:t>685 806 703,76</w:t>
            </w:r>
          </w:p>
        </w:tc>
      </w:tr>
    </w:tbl>
    <w:p w:rsidR="00F857FF" w:rsidRDefault="00F857FF" w:rsidP="00750A1F">
      <w:pPr>
        <w:rPr>
          <w:sz w:val="28"/>
          <w:szCs w:val="28"/>
        </w:rPr>
      </w:pPr>
    </w:p>
    <w:tbl>
      <w:tblPr>
        <w:tblW w:w="10260" w:type="dxa"/>
        <w:tblInd w:w="288" w:type="dxa"/>
        <w:tblLook w:val="0000"/>
      </w:tblPr>
      <w:tblGrid>
        <w:gridCol w:w="2850"/>
        <w:gridCol w:w="5070"/>
        <w:gridCol w:w="2340"/>
      </w:tblGrid>
      <w:tr w:rsidR="00F857FF" w:rsidTr="004B6E08">
        <w:trPr>
          <w:trHeight w:val="12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7FF" w:rsidRDefault="00F857F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Код  раздела,</w:t>
            </w:r>
          </w:p>
          <w:p w:rsidR="00F857FF" w:rsidRDefault="00F857F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подраздела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7FF" w:rsidRDefault="00F857FF">
            <w:pPr>
              <w:ind w:left="87" w:hanging="87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7FF" w:rsidRDefault="00F857F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Бюджет муниципального образования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Pr="00B6066A" w:rsidRDefault="00F857FF">
            <w:pPr>
              <w:jc w:val="center"/>
              <w:rPr>
                <w:b/>
                <w:bCs/>
              </w:rPr>
            </w:pPr>
            <w:r w:rsidRPr="00B6066A">
              <w:rPr>
                <w:b/>
                <w:bCs/>
                <w:sz w:val="22"/>
                <w:szCs w:val="22"/>
              </w:rPr>
              <w:t>0100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Pr="00B6066A" w:rsidRDefault="00F857FF">
            <w:pPr>
              <w:rPr>
                <w:b/>
                <w:bCs/>
              </w:rPr>
            </w:pPr>
            <w:r w:rsidRPr="00B6066A">
              <w:rPr>
                <w:b/>
                <w:bCs/>
                <w:sz w:val="22"/>
                <w:szCs w:val="22"/>
              </w:rPr>
              <w:t xml:space="preserve">      ОБЩЕГОСУДАРСТВЕННЫЕ ВОПРОСЫ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Pr="00B6066A" w:rsidRDefault="00F857FF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102 755 175,26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0102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Default="00F857FF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2 374 000,00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0103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Default="00F857FF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3 116 600,00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0104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Default="00F857FF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49 922 793,99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0105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Default="00F857FF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700,00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0106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Default="00F857FF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11 309 400,00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0107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Проведение выборов, референдумов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Default="00F857FF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0111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   Резервные фонды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Default="00F857FF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5 108 285,87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0113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   Другие общегосударственные вопросы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Default="00F857FF">
            <w:pPr>
              <w:jc w:val="right"/>
              <w:rPr>
                <w:bCs/>
              </w:rPr>
            </w:pPr>
            <w:r>
              <w:rPr>
                <w:bCs/>
              </w:rPr>
              <w:t>22 953 064,40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Pr="00F37F4B" w:rsidRDefault="00F857FF" w:rsidP="009A3B67">
            <w:pPr>
              <w:jc w:val="center"/>
              <w:rPr>
                <w:b/>
                <w:bCs/>
                <w:sz w:val="22"/>
                <w:szCs w:val="22"/>
              </w:rPr>
            </w:pPr>
            <w:r w:rsidRPr="00F37F4B">
              <w:rPr>
                <w:b/>
                <w:bCs/>
                <w:sz w:val="22"/>
                <w:szCs w:val="22"/>
              </w:rPr>
              <w:t>0200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Pr="00F37F4B" w:rsidRDefault="00F857FF" w:rsidP="009A3B67">
            <w:pPr>
              <w:rPr>
                <w:b/>
                <w:bCs/>
                <w:sz w:val="22"/>
                <w:szCs w:val="22"/>
              </w:rPr>
            </w:pPr>
            <w:r w:rsidRPr="00F37F4B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Pr="00F37F4B" w:rsidRDefault="00F857FF" w:rsidP="009A3B67">
            <w:pPr>
              <w:jc w:val="right"/>
              <w:rPr>
                <w:b/>
                <w:bCs/>
              </w:rPr>
            </w:pPr>
            <w:r w:rsidRPr="00F37F4B">
              <w:rPr>
                <w:b/>
                <w:bCs/>
              </w:rPr>
              <w:t>792 700,00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 w:rsidP="009A3B6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0203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Pr="00F37F4B" w:rsidRDefault="00F857FF" w:rsidP="009A3B67">
            <w:pPr>
              <w:rPr>
                <w:bCs/>
                <w:sz w:val="22"/>
                <w:szCs w:val="22"/>
              </w:rPr>
            </w:pPr>
            <w:r w:rsidRPr="00F37F4B">
              <w:rPr>
                <w:b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Default="00F857FF" w:rsidP="009A3B67">
            <w:pPr>
              <w:jc w:val="right"/>
              <w:rPr>
                <w:bCs/>
              </w:rPr>
            </w:pPr>
            <w:r>
              <w:rPr>
                <w:bCs/>
              </w:rPr>
              <w:t>792 700,00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Pr="00B6066A" w:rsidRDefault="00F857FF">
            <w:pPr>
              <w:jc w:val="center"/>
              <w:rPr>
                <w:b/>
                <w:bCs/>
              </w:rPr>
            </w:pPr>
            <w:r w:rsidRPr="00B6066A">
              <w:rPr>
                <w:b/>
                <w:bCs/>
                <w:sz w:val="22"/>
                <w:szCs w:val="22"/>
              </w:rPr>
              <w:t>0400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Pr="00B6066A" w:rsidRDefault="00F857FF">
            <w:pPr>
              <w:rPr>
                <w:b/>
                <w:bCs/>
              </w:rPr>
            </w:pPr>
            <w:r w:rsidRPr="00B6066A">
              <w:rPr>
                <w:b/>
                <w:bCs/>
                <w:sz w:val="22"/>
                <w:szCs w:val="22"/>
              </w:rPr>
              <w:t xml:space="preserve">      НАЦИОНАЛЬНАЯ ЭКОНОМИКА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Pr="00B6066A" w:rsidRDefault="00F857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307 562 540,07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0405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   Сельское хозяйство и рыболовство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Default="00F857FF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245 100,00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0408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   Транспорт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Default="00F857FF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600 000,00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0409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Default="00F857FF">
            <w:pPr>
              <w:jc w:val="right"/>
              <w:rPr>
                <w:bCs/>
              </w:rPr>
            </w:pPr>
            <w:r>
              <w:rPr>
                <w:bCs/>
              </w:rPr>
              <w:t>306 020 578,66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0412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Pr="00F37F4B" w:rsidRDefault="00F857FF">
            <w:pPr>
              <w:rPr>
                <w:bCs/>
                <w:sz w:val="22"/>
                <w:szCs w:val="22"/>
              </w:rPr>
            </w:pPr>
            <w:r w:rsidRPr="00F37F4B">
              <w:rPr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Default="00F857FF">
            <w:pPr>
              <w:jc w:val="right"/>
              <w:rPr>
                <w:bCs/>
              </w:rPr>
            </w:pPr>
            <w:r>
              <w:rPr>
                <w:bCs/>
              </w:rPr>
              <w:t>696 861,41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Pr="00B6066A" w:rsidRDefault="00F857FF">
            <w:pPr>
              <w:jc w:val="center"/>
              <w:rPr>
                <w:b/>
                <w:bCs/>
              </w:rPr>
            </w:pPr>
            <w:r w:rsidRPr="00B6066A">
              <w:rPr>
                <w:b/>
                <w:bCs/>
                <w:sz w:val="22"/>
                <w:szCs w:val="22"/>
              </w:rPr>
              <w:t>0500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Pr="00B6066A" w:rsidRDefault="00F857FF">
            <w:pPr>
              <w:rPr>
                <w:b/>
                <w:bCs/>
              </w:rPr>
            </w:pPr>
            <w:r w:rsidRPr="00B6066A">
              <w:rPr>
                <w:b/>
                <w:bCs/>
                <w:sz w:val="22"/>
                <w:szCs w:val="22"/>
              </w:rPr>
              <w:t xml:space="preserve">      ЖИЛИЩНО-КОММУНАЛЬНОЕ ХОЗЯЙСТВО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Pr="00B6066A" w:rsidRDefault="00F857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34 588 801,12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0501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  Жилищное хозяйство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Default="00F857FF" w:rsidP="00995A41">
            <w:pPr>
              <w:jc w:val="right"/>
              <w:rPr>
                <w:bCs/>
              </w:rPr>
            </w:pPr>
            <w:r>
              <w:rPr>
                <w:bCs/>
              </w:rPr>
              <w:t>616 301,36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0502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Pr="00F37F4B" w:rsidRDefault="00F857FF">
            <w:pPr>
              <w:rPr>
                <w:bCs/>
                <w:sz w:val="22"/>
                <w:szCs w:val="22"/>
              </w:rPr>
            </w:pPr>
            <w:r w:rsidRPr="00F37F4B">
              <w:rPr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Default="00F857FF" w:rsidP="00995A41">
            <w:pPr>
              <w:jc w:val="right"/>
              <w:rPr>
                <w:bCs/>
              </w:rPr>
            </w:pPr>
            <w:r>
              <w:rPr>
                <w:bCs/>
              </w:rPr>
              <w:t>6 435 417,00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0503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Pr="00F37F4B" w:rsidRDefault="00F857FF">
            <w:pPr>
              <w:rPr>
                <w:bCs/>
                <w:sz w:val="22"/>
                <w:szCs w:val="22"/>
              </w:rPr>
            </w:pPr>
            <w:r w:rsidRPr="00F37F4B">
              <w:rPr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Default="00F857FF" w:rsidP="00995A41">
            <w:pPr>
              <w:jc w:val="right"/>
              <w:rPr>
                <w:bCs/>
              </w:rPr>
            </w:pPr>
            <w:r>
              <w:rPr>
                <w:bCs/>
              </w:rPr>
              <w:t>27 537 082,76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Pr="00272E89" w:rsidRDefault="00F857FF">
            <w:pPr>
              <w:jc w:val="center"/>
              <w:rPr>
                <w:b/>
                <w:bCs/>
              </w:rPr>
            </w:pPr>
            <w:r w:rsidRPr="00272E89">
              <w:rPr>
                <w:b/>
                <w:bCs/>
                <w:sz w:val="22"/>
                <w:szCs w:val="22"/>
              </w:rPr>
              <w:t>0600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Pr="00272E89" w:rsidRDefault="00F857FF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Pr="00272E89" w:rsidRDefault="00F857FF" w:rsidP="00995A41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191 600,00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0605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Default="00F857FF" w:rsidP="00995A41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191 600,00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Pr="00B6066A" w:rsidRDefault="00F857FF">
            <w:pPr>
              <w:jc w:val="center"/>
              <w:rPr>
                <w:b/>
                <w:bCs/>
              </w:rPr>
            </w:pPr>
            <w:r w:rsidRPr="00B6066A">
              <w:rPr>
                <w:b/>
                <w:bCs/>
                <w:sz w:val="22"/>
                <w:szCs w:val="22"/>
              </w:rPr>
              <w:t>0700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Pr="00B6066A" w:rsidRDefault="00F857FF">
            <w:pPr>
              <w:rPr>
                <w:b/>
                <w:bCs/>
              </w:rPr>
            </w:pPr>
            <w:r w:rsidRPr="00B6066A">
              <w:rPr>
                <w:b/>
                <w:bCs/>
                <w:sz w:val="22"/>
                <w:szCs w:val="22"/>
              </w:rPr>
              <w:t xml:space="preserve">      ОБРАЗОВАНИЕ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Pr="00B6066A" w:rsidRDefault="00F857FF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229 173 042,95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0701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   Дошкольное образование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Default="00F857FF">
            <w:pPr>
              <w:jc w:val="right"/>
              <w:rPr>
                <w:bCs/>
              </w:rPr>
            </w:pPr>
            <w:r>
              <w:rPr>
                <w:bCs/>
              </w:rPr>
              <w:t>45 889 256,23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0702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   Общее образование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Default="00F857FF">
            <w:pPr>
              <w:jc w:val="right"/>
              <w:rPr>
                <w:bCs/>
              </w:rPr>
            </w:pPr>
            <w:r>
              <w:rPr>
                <w:bCs/>
              </w:rPr>
              <w:t>152 437 445,72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0703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Default="00F857FF">
            <w:pPr>
              <w:jc w:val="right"/>
              <w:rPr>
                <w:bCs/>
              </w:rPr>
            </w:pPr>
            <w:r>
              <w:rPr>
                <w:bCs/>
              </w:rPr>
              <w:t>15 700585,00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0707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   Молодежная политика и оздоровление детей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Default="00F857FF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598 200,00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0709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   Другие вопросы в области образования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Default="00F857FF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14 547 556,00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Pr="00B6066A" w:rsidRDefault="00F857FF">
            <w:pPr>
              <w:jc w:val="center"/>
              <w:rPr>
                <w:b/>
                <w:bCs/>
              </w:rPr>
            </w:pPr>
            <w:r w:rsidRPr="00B6066A">
              <w:rPr>
                <w:b/>
                <w:bCs/>
                <w:sz w:val="22"/>
                <w:szCs w:val="22"/>
              </w:rPr>
              <w:t>0800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Pr="00B6066A" w:rsidRDefault="00F857FF">
            <w:pPr>
              <w:rPr>
                <w:b/>
                <w:bCs/>
              </w:rPr>
            </w:pPr>
            <w:r w:rsidRPr="00B6066A">
              <w:rPr>
                <w:b/>
                <w:bCs/>
                <w:sz w:val="22"/>
                <w:szCs w:val="22"/>
              </w:rPr>
              <w:t xml:space="preserve">      КУЛЬТУРА, КИНЕМАТОГРАФИЯ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Pr="00B6066A" w:rsidRDefault="00F857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82 790 537,80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0801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   Культура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Default="00F857FF">
            <w:pPr>
              <w:jc w:val="right"/>
              <w:rPr>
                <w:bCs/>
              </w:rPr>
            </w:pPr>
            <w:r>
              <w:rPr>
                <w:bCs/>
              </w:rPr>
              <w:t>65 491 649,00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0804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   Другие вопросы в области культуры, кинематографии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Default="00F857FF">
            <w:pPr>
              <w:jc w:val="right"/>
              <w:rPr>
                <w:bCs/>
              </w:rPr>
            </w:pPr>
            <w:r>
              <w:rPr>
                <w:bCs/>
              </w:rPr>
              <w:t>17 298 888,80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Pr="00B6066A" w:rsidRDefault="00F857FF">
            <w:pPr>
              <w:jc w:val="center"/>
              <w:rPr>
                <w:b/>
                <w:bCs/>
              </w:rPr>
            </w:pPr>
            <w:r w:rsidRPr="00B6066A">
              <w:rPr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Pr="00B6066A" w:rsidRDefault="00F857FF">
            <w:pPr>
              <w:rPr>
                <w:b/>
                <w:bCs/>
              </w:rPr>
            </w:pPr>
            <w:r w:rsidRPr="00B6066A">
              <w:rPr>
                <w:b/>
                <w:bCs/>
                <w:sz w:val="22"/>
                <w:szCs w:val="22"/>
              </w:rPr>
              <w:t xml:space="preserve">      СОЦИАЛЬНАЯ ПОЛИТИКА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Pr="00B6066A" w:rsidRDefault="00F857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35 096 982,74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1001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   Пенсионное обеспечение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Default="00F857FF">
            <w:pPr>
              <w:jc w:val="right"/>
              <w:rPr>
                <w:bCs/>
              </w:rPr>
            </w:pPr>
            <w:r>
              <w:rPr>
                <w:bCs/>
              </w:rPr>
              <w:t>7 195 380,38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1003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   Социальное обеспечение населения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Default="00F857FF">
            <w:pPr>
              <w:jc w:val="right"/>
              <w:rPr>
                <w:bCs/>
              </w:rPr>
            </w:pPr>
            <w:r>
              <w:rPr>
                <w:bCs/>
              </w:rPr>
              <w:t>5 578 800,00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1004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   Охрана семьи и детства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Default="00F857FF">
            <w:pPr>
              <w:jc w:val="right"/>
              <w:rPr>
                <w:bCs/>
              </w:rPr>
            </w:pPr>
            <w:r>
              <w:rPr>
                <w:bCs/>
              </w:rPr>
              <w:t>20 889 742,36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1006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   Другие вопросы в области социальной политики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Default="00F857FF">
            <w:pPr>
              <w:jc w:val="right"/>
              <w:rPr>
                <w:bCs/>
              </w:rPr>
            </w:pPr>
            <w:r>
              <w:rPr>
                <w:bCs/>
              </w:rPr>
              <w:t>1 433 060,00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Pr="00B6066A" w:rsidRDefault="00F857FF">
            <w:pPr>
              <w:jc w:val="center"/>
              <w:rPr>
                <w:b/>
                <w:bCs/>
              </w:rPr>
            </w:pPr>
            <w:r w:rsidRPr="00B6066A">
              <w:rPr>
                <w:b/>
                <w:bCs/>
                <w:sz w:val="22"/>
                <w:szCs w:val="22"/>
              </w:rPr>
              <w:t>1100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Pr="00B6066A" w:rsidRDefault="00F857FF">
            <w:pPr>
              <w:rPr>
                <w:b/>
                <w:bCs/>
              </w:rPr>
            </w:pPr>
            <w:r w:rsidRPr="00B6066A">
              <w:rPr>
                <w:b/>
                <w:bCs/>
                <w:sz w:val="22"/>
                <w:szCs w:val="22"/>
              </w:rPr>
              <w:t xml:space="preserve">      ФИЗИЧЕСКАЯ КУЛЬТУРА И СПОРТ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Pr="00B6066A" w:rsidRDefault="00F857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16 113 300,00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1101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 w:rsidP="00A65CD4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Физическая культура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Default="00F857FF">
            <w:pPr>
              <w:jc w:val="right"/>
              <w:rPr>
                <w:bCs/>
              </w:rPr>
            </w:pPr>
            <w:r>
              <w:rPr>
                <w:bCs/>
              </w:rPr>
              <w:t>7 194 000,00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1102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 w:rsidP="00A65CD4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Массовый спорт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Default="00F857FF">
            <w:pPr>
              <w:jc w:val="right"/>
              <w:rPr>
                <w:bCs/>
              </w:rPr>
            </w:pPr>
            <w:r>
              <w:rPr>
                <w:bCs/>
              </w:rPr>
              <w:t>99 000,00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1103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 w:rsidP="00A65CD4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Спорт высших достижений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Default="00F857FF">
            <w:pPr>
              <w:jc w:val="right"/>
              <w:rPr>
                <w:bCs/>
              </w:rPr>
            </w:pPr>
            <w:r>
              <w:rPr>
                <w:bCs/>
              </w:rPr>
              <w:t>3 484 700,00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Pr="00B6066A" w:rsidRDefault="00F857FF">
            <w:pPr>
              <w:jc w:val="center"/>
              <w:rPr>
                <w:b/>
                <w:bCs/>
              </w:rPr>
            </w:pPr>
            <w:r w:rsidRPr="00B6066A">
              <w:rPr>
                <w:b/>
                <w:bCs/>
                <w:sz w:val="22"/>
                <w:szCs w:val="22"/>
              </w:rPr>
              <w:t>1300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Pr="00B6066A" w:rsidRDefault="00F857FF">
            <w:pPr>
              <w:rPr>
                <w:b/>
                <w:bCs/>
              </w:rPr>
            </w:pPr>
            <w:r w:rsidRPr="00B6066A">
              <w:rPr>
                <w:b/>
                <w:bCs/>
                <w:sz w:val="22"/>
                <w:szCs w:val="22"/>
              </w:rPr>
              <w:t xml:space="preserve">      ОБСЛУЖИВАНИЕ ГОСУДАРСТВЕННОГО И МУНИЦИПАЛЬНОГО ДОЛГА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Pr="00B6066A" w:rsidRDefault="00F857FF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3 700,00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1301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   Обслуживание государственного внутреннего и муниципального долга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Default="00F857FF">
            <w:pPr>
              <w:jc w:val="right"/>
              <w:rPr>
                <w:bCs/>
              </w:rPr>
            </w:pPr>
            <w:r>
              <w:rPr>
                <w:bCs/>
              </w:rPr>
              <w:t>3 700,00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Pr="00B6066A" w:rsidRDefault="00F857FF">
            <w:pPr>
              <w:jc w:val="center"/>
              <w:rPr>
                <w:b/>
                <w:bCs/>
              </w:rPr>
            </w:pPr>
            <w:r w:rsidRPr="00B6066A">
              <w:rPr>
                <w:b/>
                <w:bCs/>
                <w:sz w:val="22"/>
                <w:szCs w:val="22"/>
              </w:rPr>
              <w:t>1400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Pr="00B6066A" w:rsidRDefault="00F857FF">
            <w:pPr>
              <w:rPr>
                <w:b/>
                <w:bCs/>
              </w:rPr>
            </w:pPr>
            <w:r w:rsidRPr="00B6066A">
              <w:rPr>
                <w:b/>
                <w:bCs/>
                <w:sz w:val="22"/>
                <w:szCs w:val="22"/>
              </w:rPr>
              <w:t xml:space="preserve">      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Pr="00B6066A" w:rsidRDefault="00F857F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46 315,00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1401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Default="00F857FF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1403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Default="00F857FF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   Прочие межбюджетные трансферты общего характера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Default="00F857FF">
            <w:pPr>
              <w:jc w:val="right"/>
              <w:rPr>
                <w:bCs/>
              </w:rPr>
            </w:pPr>
            <w:r>
              <w:rPr>
                <w:bCs/>
              </w:rPr>
              <w:t xml:space="preserve">46 315,00 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Pr="00F97CED" w:rsidRDefault="00F857F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Pr="00F97CED" w:rsidRDefault="00F857FF">
            <w:pPr>
              <w:rPr>
                <w:b/>
                <w:bCs/>
                <w:sz w:val="28"/>
                <w:szCs w:val="28"/>
              </w:rPr>
            </w:pPr>
            <w:r w:rsidRPr="00F97CED">
              <w:rPr>
                <w:b/>
                <w:bCs/>
                <w:sz w:val="28"/>
                <w:szCs w:val="28"/>
              </w:rPr>
              <w:t>Всего расход</w:t>
            </w:r>
            <w:r>
              <w:rPr>
                <w:b/>
                <w:bCs/>
                <w:sz w:val="28"/>
                <w:szCs w:val="28"/>
              </w:rPr>
              <w:t>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Pr="00F97CED" w:rsidRDefault="00F857FF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710 615 603,76</w:t>
            </w:r>
          </w:p>
        </w:tc>
      </w:tr>
      <w:tr w:rsidR="00F857FF" w:rsidTr="004B6E08">
        <w:trPr>
          <w:trHeight w:val="3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FF" w:rsidRPr="00F97CED" w:rsidRDefault="00F857F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Pr="00F97CED" w:rsidRDefault="00F857FF">
            <w:pPr>
              <w:rPr>
                <w:b/>
                <w:bCs/>
                <w:sz w:val="28"/>
                <w:szCs w:val="28"/>
              </w:rPr>
            </w:pPr>
            <w:r w:rsidRPr="00F97CED">
              <w:rPr>
                <w:b/>
                <w:bCs/>
                <w:sz w:val="28"/>
                <w:szCs w:val="28"/>
              </w:rPr>
              <w:t xml:space="preserve">Результат исполнения бюджета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57FF" w:rsidRPr="00F97CED" w:rsidRDefault="00F857FF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-24 808 900,00</w:t>
            </w:r>
          </w:p>
        </w:tc>
      </w:tr>
      <w:tr w:rsidR="00F857FF" w:rsidRPr="00F97CED" w:rsidTr="004B6E08">
        <w:trPr>
          <w:cantSplit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7FF" w:rsidRDefault="00F857FF">
            <w:pPr>
              <w:tabs>
                <w:tab w:val="left" w:pos="552"/>
              </w:tabs>
              <w:jc w:val="center"/>
            </w:pPr>
            <w:r>
              <w:rPr>
                <w:sz w:val="22"/>
                <w:szCs w:val="22"/>
              </w:rPr>
              <w:t>01 00 00 00 00 0000 000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FF" w:rsidRDefault="00F857FF">
            <w:pPr>
              <w:tabs>
                <w:tab w:val="left" w:pos="552"/>
              </w:tabs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Pr="00F97CED" w:rsidRDefault="00F857FF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24 808 900,00</w:t>
            </w:r>
          </w:p>
        </w:tc>
      </w:tr>
      <w:tr w:rsidR="00F857FF" w:rsidTr="004B6E08">
        <w:trPr>
          <w:cantSplit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7FF" w:rsidRDefault="00F857FF">
            <w:pPr>
              <w:jc w:val="center"/>
            </w:pPr>
            <w:r>
              <w:rPr>
                <w:sz w:val="22"/>
                <w:szCs w:val="22"/>
              </w:rPr>
              <w:t>01 05 00 00 00 0000 000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FF" w:rsidRDefault="00F857FF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57FF" w:rsidRPr="00C23DEA" w:rsidRDefault="00F857FF">
            <w:pPr>
              <w:jc w:val="right"/>
              <w:rPr>
                <w:bCs/>
                <w:sz w:val="28"/>
                <w:szCs w:val="28"/>
              </w:rPr>
            </w:pPr>
            <w:r w:rsidRPr="00C23DEA">
              <w:rPr>
                <w:bCs/>
                <w:sz w:val="28"/>
                <w:szCs w:val="28"/>
              </w:rPr>
              <w:t>24 808 900,00</w:t>
            </w:r>
          </w:p>
        </w:tc>
      </w:tr>
      <w:tr w:rsidR="00F857FF" w:rsidTr="004B6E08">
        <w:trPr>
          <w:cantSplit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7FF" w:rsidRPr="00B6066A" w:rsidRDefault="00F857FF">
            <w:pPr>
              <w:jc w:val="center"/>
              <w:rPr>
                <w:b/>
              </w:rPr>
            </w:pPr>
            <w:r w:rsidRPr="00B6066A">
              <w:rPr>
                <w:b/>
                <w:sz w:val="22"/>
                <w:szCs w:val="22"/>
              </w:rPr>
              <w:t>01 05 00 00 00 0000 500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FF" w:rsidRPr="00B6066A" w:rsidRDefault="00F857FF">
            <w:pPr>
              <w:jc w:val="both"/>
              <w:rPr>
                <w:b/>
              </w:rPr>
            </w:pPr>
            <w:r w:rsidRPr="00B6066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FF" w:rsidRDefault="00F857FF" w:rsidP="00F97CED">
            <w:pPr>
              <w:jc w:val="right"/>
            </w:pPr>
            <w:r>
              <w:rPr>
                <w:b/>
                <w:snapToGrid w:val="0"/>
                <w:sz w:val="28"/>
                <w:szCs w:val="28"/>
              </w:rPr>
              <w:t xml:space="preserve">- </w:t>
            </w:r>
            <w:r w:rsidRPr="00C23DEA">
              <w:rPr>
                <w:b/>
                <w:snapToGrid w:val="0"/>
                <w:sz w:val="28"/>
                <w:szCs w:val="28"/>
              </w:rPr>
              <w:t>685 806 703,76</w:t>
            </w:r>
          </w:p>
        </w:tc>
      </w:tr>
      <w:tr w:rsidR="00F857FF" w:rsidTr="004B6E08">
        <w:trPr>
          <w:cantSplit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7FF" w:rsidRDefault="00F857FF">
            <w:pPr>
              <w:jc w:val="center"/>
            </w:pPr>
            <w:r>
              <w:rPr>
                <w:sz w:val="22"/>
                <w:szCs w:val="22"/>
              </w:rPr>
              <w:t>01 05 02 00 00 0000 500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FF" w:rsidRDefault="00F857FF">
            <w:pPr>
              <w:jc w:val="both"/>
            </w:pPr>
            <w:r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FF" w:rsidRPr="00C23DEA" w:rsidRDefault="00F857FF" w:rsidP="00F97CED">
            <w:pPr>
              <w:jc w:val="right"/>
            </w:pPr>
            <w:r w:rsidRPr="00C23DEA">
              <w:rPr>
                <w:snapToGrid w:val="0"/>
                <w:sz w:val="28"/>
                <w:szCs w:val="28"/>
              </w:rPr>
              <w:t>-685 806 703,76</w:t>
            </w:r>
          </w:p>
        </w:tc>
      </w:tr>
      <w:tr w:rsidR="00F857FF" w:rsidTr="004B6E08">
        <w:trPr>
          <w:cantSplit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7FF" w:rsidRDefault="00F857FF">
            <w:pPr>
              <w:jc w:val="center"/>
            </w:pPr>
            <w:r>
              <w:rPr>
                <w:sz w:val="22"/>
                <w:szCs w:val="22"/>
              </w:rPr>
              <w:t>01 05 02 01 00 0000 510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FF" w:rsidRDefault="00F857FF">
            <w:pPr>
              <w:jc w:val="both"/>
            </w:pPr>
            <w:r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FF" w:rsidRPr="00C23DEA" w:rsidRDefault="00F857FF" w:rsidP="00F97CED">
            <w:pPr>
              <w:jc w:val="right"/>
            </w:pPr>
            <w:r w:rsidRPr="00C23DEA">
              <w:rPr>
                <w:snapToGrid w:val="0"/>
                <w:sz w:val="28"/>
                <w:szCs w:val="28"/>
              </w:rPr>
              <w:t>-685 806 703,76</w:t>
            </w:r>
          </w:p>
        </w:tc>
      </w:tr>
      <w:tr w:rsidR="00F857FF" w:rsidTr="004B6E08">
        <w:trPr>
          <w:cantSplit/>
          <w:trHeight w:val="709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7FF" w:rsidRDefault="00F857FF">
            <w:pPr>
              <w:jc w:val="center"/>
            </w:pPr>
            <w:r>
              <w:rPr>
                <w:sz w:val="22"/>
                <w:szCs w:val="22"/>
              </w:rPr>
              <w:t>01 05 02 01 05 0000 510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FF" w:rsidRDefault="00F857FF">
            <w:pPr>
              <w:jc w:val="both"/>
            </w:pPr>
            <w:r>
              <w:rPr>
                <w:sz w:val="22"/>
                <w:szCs w:val="22"/>
              </w:rPr>
              <w:t>Увеличение прочих остатков денежных средств  бюджета муниципального района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FF" w:rsidRPr="004B6E08" w:rsidRDefault="00F857FF" w:rsidP="00F97CED">
            <w:pPr>
              <w:jc w:val="right"/>
            </w:pPr>
            <w:r w:rsidRPr="00C23DEA">
              <w:rPr>
                <w:snapToGrid w:val="0"/>
                <w:sz w:val="28"/>
                <w:szCs w:val="28"/>
              </w:rPr>
              <w:t>-685 806 703,76</w:t>
            </w:r>
          </w:p>
        </w:tc>
      </w:tr>
      <w:tr w:rsidR="00F857FF" w:rsidTr="004B6E08">
        <w:trPr>
          <w:cantSplit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7FF" w:rsidRPr="00B6066A" w:rsidRDefault="00F857FF">
            <w:pPr>
              <w:jc w:val="center"/>
              <w:rPr>
                <w:b/>
              </w:rPr>
            </w:pPr>
            <w:r w:rsidRPr="00B6066A">
              <w:rPr>
                <w:b/>
                <w:sz w:val="22"/>
                <w:szCs w:val="22"/>
              </w:rPr>
              <w:t>01 05 00 00 00 0000 600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FF" w:rsidRPr="00B6066A" w:rsidRDefault="00F857FF">
            <w:pPr>
              <w:jc w:val="both"/>
              <w:rPr>
                <w:b/>
              </w:rPr>
            </w:pPr>
            <w:r w:rsidRPr="00B6066A">
              <w:rPr>
                <w:b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FF" w:rsidRDefault="00F857FF" w:rsidP="00F97CED">
            <w:pPr>
              <w:jc w:val="right"/>
            </w:pPr>
            <w:r>
              <w:rPr>
                <w:b/>
                <w:bCs/>
                <w:sz w:val="28"/>
                <w:szCs w:val="28"/>
              </w:rPr>
              <w:t>710 615 603,76</w:t>
            </w:r>
          </w:p>
        </w:tc>
      </w:tr>
      <w:tr w:rsidR="00F857FF" w:rsidTr="004B6E08">
        <w:trPr>
          <w:cantSplit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7FF" w:rsidRDefault="00F857FF">
            <w:pPr>
              <w:jc w:val="center"/>
            </w:pPr>
            <w:r>
              <w:rPr>
                <w:sz w:val="22"/>
                <w:szCs w:val="22"/>
              </w:rPr>
              <w:t>01 05 02 00 00 0000 600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FF" w:rsidRDefault="00F857FF">
            <w:pPr>
              <w:jc w:val="both"/>
            </w:pPr>
            <w:r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FF" w:rsidRPr="006814D5" w:rsidRDefault="00F857FF" w:rsidP="00F97CED">
            <w:pPr>
              <w:jc w:val="right"/>
            </w:pPr>
            <w:r w:rsidRPr="006814D5">
              <w:rPr>
                <w:bCs/>
                <w:sz w:val="28"/>
                <w:szCs w:val="28"/>
              </w:rPr>
              <w:t>710 615 603,76</w:t>
            </w:r>
          </w:p>
        </w:tc>
      </w:tr>
      <w:tr w:rsidR="00F857FF" w:rsidTr="004B6E08">
        <w:trPr>
          <w:cantSplit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7FF" w:rsidRDefault="00F857FF">
            <w:pPr>
              <w:jc w:val="center"/>
            </w:pPr>
            <w:r>
              <w:rPr>
                <w:sz w:val="22"/>
                <w:szCs w:val="22"/>
              </w:rPr>
              <w:t>01 05 02 01 00 0000 610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FF" w:rsidRDefault="00F857FF">
            <w:pPr>
              <w:jc w:val="both"/>
            </w:pPr>
            <w:r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FF" w:rsidRPr="006814D5" w:rsidRDefault="00F857FF" w:rsidP="00F97CED">
            <w:pPr>
              <w:jc w:val="right"/>
            </w:pPr>
            <w:r w:rsidRPr="006814D5">
              <w:rPr>
                <w:bCs/>
                <w:sz w:val="28"/>
                <w:szCs w:val="28"/>
              </w:rPr>
              <w:t>710 615 603,76</w:t>
            </w:r>
          </w:p>
        </w:tc>
      </w:tr>
      <w:tr w:rsidR="00F857FF" w:rsidTr="004B6E08">
        <w:trPr>
          <w:cantSplit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7FF" w:rsidRDefault="00F857FF">
            <w:pPr>
              <w:jc w:val="center"/>
            </w:pPr>
            <w:r>
              <w:rPr>
                <w:sz w:val="22"/>
                <w:szCs w:val="22"/>
              </w:rPr>
              <w:t>01 05 02 01 05 0000 610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FF" w:rsidRDefault="00F857FF">
            <w:pPr>
              <w:jc w:val="both"/>
            </w:pPr>
            <w:r>
              <w:rPr>
                <w:sz w:val="22"/>
                <w:szCs w:val="22"/>
              </w:rPr>
              <w:t>Уменьшение прочих остатков денежных средств бюджета муниципального района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FF" w:rsidRPr="006814D5" w:rsidRDefault="00F857FF" w:rsidP="00F97CED">
            <w:pPr>
              <w:jc w:val="right"/>
            </w:pPr>
            <w:r w:rsidRPr="006814D5">
              <w:rPr>
                <w:bCs/>
                <w:sz w:val="28"/>
                <w:szCs w:val="28"/>
              </w:rPr>
              <w:t>710 615 603,76</w:t>
            </w:r>
          </w:p>
        </w:tc>
      </w:tr>
    </w:tbl>
    <w:p w:rsidR="00F857FF" w:rsidRPr="00F949E0" w:rsidRDefault="00F857FF" w:rsidP="00884768">
      <w:pPr>
        <w:rPr>
          <w:sz w:val="28"/>
          <w:szCs w:val="28"/>
        </w:rPr>
      </w:pPr>
    </w:p>
    <w:sectPr w:rsidR="00F857FF" w:rsidRPr="00F949E0" w:rsidSect="00F949E0">
      <w:headerReference w:type="even" r:id="rId7"/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7FF" w:rsidRDefault="00F857FF">
      <w:r>
        <w:separator/>
      </w:r>
    </w:p>
  </w:endnote>
  <w:endnote w:type="continuationSeparator" w:id="0">
    <w:p w:rsidR="00F857FF" w:rsidRDefault="00F85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7FF" w:rsidRDefault="00F857FF">
      <w:r>
        <w:separator/>
      </w:r>
    </w:p>
  </w:footnote>
  <w:footnote w:type="continuationSeparator" w:id="0">
    <w:p w:rsidR="00F857FF" w:rsidRDefault="00F85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7FF" w:rsidRDefault="00F857FF" w:rsidP="00A259D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857FF" w:rsidRDefault="00F857F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7FF" w:rsidRDefault="00F857FF" w:rsidP="00A259D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F857FF" w:rsidRDefault="00F857F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3B47"/>
    <w:rsid w:val="00000254"/>
    <w:rsid w:val="00001DC9"/>
    <w:rsid w:val="00003BE5"/>
    <w:rsid w:val="000050A1"/>
    <w:rsid w:val="00007ED0"/>
    <w:rsid w:val="00010B08"/>
    <w:rsid w:val="00013569"/>
    <w:rsid w:val="00015049"/>
    <w:rsid w:val="0001731C"/>
    <w:rsid w:val="0001788E"/>
    <w:rsid w:val="0002664F"/>
    <w:rsid w:val="000310EC"/>
    <w:rsid w:val="000356A7"/>
    <w:rsid w:val="000360A9"/>
    <w:rsid w:val="00046FF5"/>
    <w:rsid w:val="000514E0"/>
    <w:rsid w:val="000547A4"/>
    <w:rsid w:val="00057C06"/>
    <w:rsid w:val="000611DF"/>
    <w:rsid w:val="00061DF3"/>
    <w:rsid w:val="00064E0A"/>
    <w:rsid w:val="00066466"/>
    <w:rsid w:val="000747D3"/>
    <w:rsid w:val="00077258"/>
    <w:rsid w:val="00080787"/>
    <w:rsid w:val="00080F0D"/>
    <w:rsid w:val="00082754"/>
    <w:rsid w:val="00082783"/>
    <w:rsid w:val="00083994"/>
    <w:rsid w:val="00083C34"/>
    <w:rsid w:val="0009258F"/>
    <w:rsid w:val="00093C28"/>
    <w:rsid w:val="00095659"/>
    <w:rsid w:val="00097BCC"/>
    <w:rsid w:val="000A06D2"/>
    <w:rsid w:val="000A0A1B"/>
    <w:rsid w:val="000A1E8D"/>
    <w:rsid w:val="000A35D0"/>
    <w:rsid w:val="000B6A24"/>
    <w:rsid w:val="000C7535"/>
    <w:rsid w:val="000D24ED"/>
    <w:rsid w:val="000D2951"/>
    <w:rsid w:val="000D62BD"/>
    <w:rsid w:val="000E016D"/>
    <w:rsid w:val="000E023E"/>
    <w:rsid w:val="000E153F"/>
    <w:rsid w:val="000F0667"/>
    <w:rsid w:val="000F3C32"/>
    <w:rsid w:val="00102933"/>
    <w:rsid w:val="001166C9"/>
    <w:rsid w:val="00120FA6"/>
    <w:rsid w:val="00122BF9"/>
    <w:rsid w:val="00123E81"/>
    <w:rsid w:val="00126F44"/>
    <w:rsid w:val="00130D49"/>
    <w:rsid w:val="0013588B"/>
    <w:rsid w:val="001366A8"/>
    <w:rsid w:val="0014375E"/>
    <w:rsid w:val="00155C5C"/>
    <w:rsid w:val="0015676E"/>
    <w:rsid w:val="00163ECA"/>
    <w:rsid w:val="00172180"/>
    <w:rsid w:val="001835EE"/>
    <w:rsid w:val="00185139"/>
    <w:rsid w:val="00194401"/>
    <w:rsid w:val="001977F3"/>
    <w:rsid w:val="001A3B47"/>
    <w:rsid w:val="001A609F"/>
    <w:rsid w:val="001A6786"/>
    <w:rsid w:val="001B2EDE"/>
    <w:rsid w:val="001B55E7"/>
    <w:rsid w:val="001B5959"/>
    <w:rsid w:val="001B6A3A"/>
    <w:rsid w:val="001D1F73"/>
    <w:rsid w:val="001D3BC2"/>
    <w:rsid w:val="001D74E5"/>
    <w:rsid w:val="001E182B"/>
    <w:rsid w:val="001E4469"/>
    <w:rsid w:val="001E7508"/>
    <w:rsid w:val="001F3A2F"/>
    <w:rsid w:val="001F43A5"/>
    <w:rsid w:val="001F798C"/>
    <w:rsid w:val="002036BD"/>
    <w:rsid w:val="00207729"/>
    <w:rsid w:val="00226671"/>
    <w:rsid w:val="002307AF"/>
    <w:rsid w:val="0023236E"/>
    <w:rsid w:val="002325B3"/>
    <w:rsid w:val="00235DAB"/>
    <w:rsid w:val="00241F5A"/>
    <w:rsid w:val="002423B5"/>
    <w:rsid w:val="00245F16"/>
    <w:rsid w:val="00254A8B"/>
    <w:rsid w:val="00260751"/>
    <w:rsid w:val="00260C40"/>
    <w:rsid w:val="00261FE2"/>
    <w:rsid w:val="002674CC"/>
    <w:rsid w:val="002724BA"/>
    <w:rsid w:val="002725D0"/>
    <w:rsid w:val="00272E89"/>
    <w:rsid w:val="002745CA"/>
    <w:rsid w:val="00276338"/>
    <w:rsid w:val="00276E66"/>
    <w:rsid w:val="002773D2"/>
    <w:rsid w:val="00277894"/>
    <w:rsid w:val="00290895"/>
    <w:rsid w:val="002A4A23"/>
    <w:rsid w:val="002B2359"/>
    <w:rsid w:val="002B26D1"/>
    <w:rsid w:val="002B64AF"/>
    <w:rsid w:val="002B6DC5"/>
    <w:rsid w:val="002B7CCA"/>
    <w:rsid w:val="002F0F8B"/>
    <w:rsid w:val="002F7553"/>
    <w:rsid w:val="00301797"/>
    <w:rsid w:val="0030779F"/>
    <w:rsid w:val="003158C0"/>
    <w:rsid w:val="00315ED6"/>
    <w:rsid w:val="00316577"/>
    <w:rsid w:val="00322662"/>
    <w:rsid w:val="0032330E"/>
    <w:rsid w:val="00325BC4"/>
    <w:rsid w:val="00327250"/>
    <w:rsid w:val="003354F8"/>
    <w:rsid w:val="00335942"/>
    <w:rsid w:val="00336AB9"/>
    <w:rsid w:val="003473D5"/>
    <w:rsid w:val="003570AB"/>
    <w:rsid w:val="0036534A"/>
    <w:rsid w:val="003658EF"/>
    <w:rsid w:val="00365F07"/>
    <w:rsid w:val="00381F9F"/>
    <w:rsid w:val="00382590"/>
    <w:rsid w:val="00384FB3"/>
    <w:rsid w:val="003855CA"/>
    <w:rsid w:val="00394CF1"/>
    <w:rsid w:val="00394E3F"/>
    <w:rsid w:val="003A2D95"/>
    <w:rsid w:val="003C6D63"/>
    <w:rsid w:val="003D3376"/>
    <w:rsid w:val="003D6329"/>
    <w:rsid w:val="003D6856"/>
    <w:rsid w:val="003D7124"/>
    <w:rsid w:val="003E2B5D"/>
    <w:rsid w:val="003F3189"/>
    <w:rsid w:val="003F33D9"/>
    <w:rsid w:val="003F3902"/>
    <w:rsid w:val="003F567C"/>
    <w:rsid w:val="003F6232"/>
    <w:rsid w:val="003F7E5C"/>
    <w:rsid w:val="00415250"/>
    <w:rsid w:val="004161E4"/>
    <w:rsid w:val="004172F6"/>
    <w:rsid w:val="00421587"/>
    <w:rsid w:val="0042298B"/>
    <w:rsid w:val="00423345"/>
    <w:rsid w:val="00424134"/>
    <w:rsid w:val="00435706"/>
    <w:rsid w:val="00436BDB"/>
    <w:rsid w:val="00436D74"/>
    <w:rsid w:val="00446EC6"/>
    <w:rsid w:val="00472B8D"/>
    <w:rsid w:val="00482180"/>
    <w:rsid w:val="00490339"/>
    <w:rsid w:val="004B3BCF"/>
    <w:rsid w:val="004B6E08"/>
    <w:rsid w:val="004C46B6"/>
    <w:rsid w:val="004D16F2"/>
    <w:rsid w:val="004D2E07"/>
    <w:rsid w:val="004D68BA"/>
    <w:rsid w:val="004E0B97"/>
    <w:rsid w:val="004E0D8C"/>
    <w:rsid w:val="004E590E"/>
    <w:rsid w:val="004F4AB3"/>
    <w:rsid w:val="004F6C15"/>
    <w:rsid w:val="005041A1"/>
    <w:rsid w:val="00513506"/>
    <w:rsid w:val="0051372E"/>
    <w:rsid w:val="0051612D"/>
    <w:rsid w:val="00520862"/>
    <w:rsid w:val="00522A9D"/>
    <w:rsid w:val="005261FD"/>
    <w:rsid w:val="0053643E"/>
    <w:rsid w:val="00540987"/>
    <w:rsid w:val="00546A78"/>
    <w:rsid w:val="00550174"/>
    <w:rsid w:val="0056381B"/>
    <w:rsid w:val="00563E17"/>
    <w:rsid w:val="00564103"/>
    <w:rsid w:val="00566D56"/>
    <w:rsid w:val="00575D09"/>
    <w:rsid w:val="00584F94"/>
    <w:rsid w:val="005A192F"/>
    <w:rsid w:val="005A494F"/>
    <w:rsid w:val="005A52E7"/>
    <w:rsid w:val="005A6475"/>
    <w:rsid w:val="005B249C"/>
    <w:rsid w:val="005B3E4A"/>
    <w:rsid w:val="005B6C4B"/>
    <w:rsid w:val="005C5BCB"/>
    <w:rsid w:val="005D66B1"/>
    <w:rsid w:val="00602A38"/>
    <w:rsid w:val="00604B0C"/>
    <w:rsid w:val="00606E66"/>
    <w:rsid w:val="00606FA2"/>
    <w:rsid w:val="00607432"/>
    <w:rsid w:val="00607CE1"/>
    <w:rsid w:val="00613543"/>
    <w:rsid w:val="00616DF3"/>
    <w:rsid w:val="006208C9"/>
    <w:rsid w:val="00624ADB"/>
    <w:rsid w:val="006266DE"/>
    <w:rsid w:val="00627ECF"/>
    <w:rsid w:val="00630434"/>
    <w:rsid w:val="006444AA"/>
    <w:rsid w:val="006512B2"/>
    <w:rsid w:val="0065430E"/>
    <w:rsid w:val="006621FC"/>
    <w:rsid w:val="0066317B"/>
    <w:rsid w:val="00665D46"/>
    <w:rsid w:val="00666E4A"/>
    <w:rsid w:val="00671512"/>
    <w:rsid w:val="006777C6"/>
    <w:rsid w:val="006814D5"/>
    <w:rsid w:val="00684FB3"/>
    <w:rsid w:val="006914C9"/>
    <w:rsid w:val="00692266"/>
    <w:rsid w:val="006B7FCD"/>
    <w:rsid w:val="006C6675"/>
    <w:rsid w:val="006E11A0"/>
    <w:rsid w:val="006E4A5F"/>
    <w:rsid w:val="006E7863"/>
    <w:rsid w:val="006E7D57"/>
    <w:rsid w:val="007061CE"/>
    <w:rsid w:val="00723E4F"/>
    <w:rsid w:val="00726095"/>
    <w:rsid w:val="007456B9"/>
    <w:rsid w:val="0074632B"/>
    <w:rsid w:val="00750A1F"/>
    <w:rsid w:val="0075252B"/>
    <w:rsid w:val="007538C8"/>
    <w:rsid w:val="00761785"/>
    <w:rsid w:val="00765454"/>
    <w:rsid w:val="0076557B"/>
    <w:rsid w:val="00766255"/>
    <w:rsid w:val="007744D2"/>
    <w:rsid w:val="007853BC"/>
    <w:rsid w:val="0078769E"/>
    <w:rsid w:val="007937C2"/>
    <w:rsid w:val="00795C92"/>
    <w:rsid w:val="007A31F5"/>
    <w:rsid w:val="007B3FEC"/>
    <w:rsid w:val="007B7CEC"/>
    <w:rsid w:val="007C0A54"/>
    <w:rsid w:val="007C10C3"/>
    <w:rsid w:val="007D442D"/>
    <w:rsid w:val="007D72F2"/>
    <w:rsid w:val="007D7E46"/>
    <w:rsid w:val="007E47CD"/>
    <w:rsid w:val="007E63BA"/>
    <w:rsid w:val="007F2B8E"/>
    <w:rsid w:val="008023E2"/>
    <w:rsid w:val="008055DF"/>
    <w:rsid w:val="0081416D"/>
    <w:rsid w:val="0081657D"/>
    <w:rsid w:val="008210EE"/>
    <w:rsid w:val="008323A9"/>
    <w:rsid w:val="008332CF"/>
    <w:rsid w:val="0083340F"/>
    <w:rsid w:val="00845C7C"/>
    <w:rsid w:val="00851E05"/>
    <w:rsid w:val="00852649"/>
    <w:rsid w:val="0085366E"/>
    <w:rsid w:val="00866215"/>
    <w:rsid w:val="00867D50"/>
    <w:rsid w:val="0087199A"/>
    <w:rsid w:val="00874F2C"/>
    <w:rsid w:val="0087797A"/>
    <w:rsid w:val="00882337"/>
    <w:rsid w:val="00884768"/>
    <w:rsid w:val="00896CA4"/>
    <w:rsid w:val="008C0C5F"/>
    <w:rsid w:val="008C29D5"/>
    <w:rsid w:val="008C3046"/>
    <w:rsid w:val="008C3B96"/>
    <w:rsid w:val="008D132B"/>
    <w:rsid w:val="008D5405"/>
    <w:rsid w:val="008D56F8"/>
    <w:rsid w:val="008E73D1"/>
    <w:rsid w:val="008E7F7C"/>
    <w:rsid w:val="008F1EC4"/>
    <w:rsid w:val="008F4EEB"/>
    <w:rsid w:val="0091213B"/>
    <w:rsid w:val="00917A95"/>
    <w:rsid w:val="00933A92"/>
    <w:rsid w:val="00940DCD"/>
    <w:rsid w:val="009410FD"/>
    <w:rsid w:val="0094445F"/>
    <w:rsid w:val="00945A67"/>
    <w:rsid w:val="00964A06"/>
    <w:rsid w:val="00983509"/>
    <w:rsid w:val="00983CC5"/>
    <w:rsid w:val="00984E24"/>
    <w:rsid w:val="009865FD"/>
    <w:rsid w:val="00992DC5"/>
    <w:rsid w:val="009941DF"/>
    <w:rsid w:val="00995A41"/>
    <w:rsid w:val="009A0AB0"/>
    <w:rsid w:val="009A2E31"/>
    <w:rsid w:val="009A3020"/>
    <w:rsid w:val="009A3B67"/>
    <w:rsid w:val="009B1B05"/>
    <w:rsid w:val="009B2299"/>
    <w:rsid w:val="009B2ABF"/>
    <w:rsid w:val="009C122C"/>
    <w:rsid w:val="009C3779"/>
    <w:rsid w:val="009D0CED"/>
    <w:rsid w:val="009D5D8E"/>
    <w:rsid w:val="009F379C"/>
    <w:rsid w:val="009F64B1"/>
    <w:rsid w:val="00A12D13"/>
    <w:rsid w:val="00A23C54"/>
    <w:rsid w:val="00A259D1"/>
    <w:rsid w:val="00A26CE2"/>
    <w:rsid w:val="00A32A50"/>
    <w:rsid w:val="00A45FB5"/>
    <w:rsid w:val="00A468FB"/>
    <w:rsid w:val="00A608F1"/>
    <w:rsid w:val="00A6385C"/>
    <w:rsid w:val="00A65CD4"/>
    <w:rsid w:val="00A71C30"/>
    <w:rsid w:val="00A72993"/>
    <w:rsid w:val="00A733A5"/>
    <w:rsid w:val="00A7575D"/>
    <w:rsid w:val="00A8150A"/>
    <w:rsid w:val="00A84552"/>
    <w:rsid w:val="00A84D98"/>
    <w:rsid w:val="00A96193"/>
    <w:rsid w:val="00AA30A7"/>
    <w:rsid w:val="00AA463D"/>
    <w:rsid w:val="00AA72BA"/>
    <w:rsid w:val="00AC508F"/>
    <w:rsid w:val="00AC7019"/>
    <w:rsid w:val="00AD0C54"/>
    <w:rsid w:val="00AF26F7"/>
    <w:rsid w:val="00B0203D"/>
    <w:rsid w:val="00B36D0B"/>
    <w:rsid w:val="00B3770D"/>
    <w:rsid w:val="00B4180F"/>
    <w:rsid w:val="00B45017"/>
    <w:rsid w:val="00B6066A"/>
    <w:rsid w:val="00B702E5"/>
    <w:rsid w:val="00B75023"/>
    <w:rsid w:val="00B806F7"/>
    <w:rsid w:val="00B808AE"/>
    <w:rsid w:val="00B8445B"/>
    <w:rsid w:val="00B85C03"/>
    <w:rsid w:val="00B90E2A"/>
    <w:rsid w:val="00B90E66"/>
    <w:rsid w:val="00B9119C"/>
    <w:rsid w:val="00B94E2E"/>
    <w:rsid w:val="00B96480"/>
    <w:rsid w:val="00B9680C"/>
    <w:rsid w:val="00BA2F03"/>
    <w:rsid w:val="00BB03CA"/>
    <w:rsid w:val="00BB1BFA"/>
    <w:rsid w:val="00BC0E48"/>
    <w:rsid w:val="00BC324B"/>
    <w:rsid w:val="00BC5C03"/>
    <w:rsid w:val="00BD1FAD"/>
    <w:rsid w:val="00BD7210"/>
    <w:rsid w:val="00BD7DA2"/>
    <w:rsid w:val="00BE797B"/>
    <w:rsid w:val="00BF7485"/>
    <w:rsid w:val="00BF7C3E"/>
    <w:rsid w:val="00C151CF"/>
    <w:rsid w:val="00C23DEA"/>
    <w:rsid w:val="00C25D2B"/>
    <w:rsid w:val="00C36952"/>
    <w:rsid w:val="00C378E1"/>
    <w:rsid w:val="00C51C0F"/>
    <w:rsid w:val="00C55ED7"/>
    <w:rsid w:val="00C62455"/>
    <w:rsid w:val="00C642A9"/>
    <w:rsid w:val="00C67421"/>
    <w:rsid w:val="00C71A95"/>
    <w:rsid w:val="00C753C0"/>
    <w:rsid w:val="00C9663E"/>
    <w:rsid w:val="00CA40EC"/>
    <w:rsid w:val="00CB0AE5"/>
    <w:rsid w:val="00CB16A4"/>
    <w:rsid w:val="00CC692B"/>
    <w:rsid w:val="00CD0682"/>
    <w:rsid w:val="00CD67A4"/>
    <w:rsid w:val="00CD7D24"/>
    <w:rsid w:val="00CD7F5A"/>
    <w:rsid w:val="00CE11B8"/>
    <w:rsid w:val="00CE1E76"/>
    <w:rsid w:val="00CE6892"/>
    <w:rsid w:val="00CF32F0"/>
    <w:rsid w:val="00CF4126"/>
    <w:rsid w:val="00D02EF5"/>
    <w:rsid w:val="00D14F8F"/>
    <w:rsid w:val="00D15CA1"/>
    <w:rsid w:val="00D20323"/>
    <w:rsid w:val="00D24852"/>
    <w:rsid w:val="00D32396"/>
    <w:rsid w:val="00D333DD"/>
    <w:rsid w:val="00D34AF0"/>
    <w:rsid w:val="00D4647D"/>
    <w:rsid w:val="00D471B2"/>
    <w:rsid w:val="00D47B0F"/>
    <w:rsid w:val="00D56CF2"/>
    <w:rsid w:val="00D60A5C"/>
    <w:rsid w:val="00D62A33"/>
    <w:rsid w:val="00D74B5D"/>
    <w:rsid w:val="00D75BD3"/>
    <w:rsid w:val="00D86684"/>
    <w:rsid w:val="00D86A6D"/>
    <w:rsid w:val="00D97A06"/>
    <w:rsid w:val="00DA3074"/>
    <w:rsid w:val="00DA4A4F"/>
    <w:rsid w:val="00DB33DC"/>
    <w:rsid w:val="00DD4423"/>
    <w:rsid w:val="00DE4E91"/>
    <w:rsid w:val="00DF475C"/>
    <w:rsid w:val="00E02646"/>
    <w:rsid w:val="00E1349A"/>
    <w:rsid w:val="00E1644A"/>
    <w:rsid w:val="00E268A8"/>
    <w:rsid w:val="00E269A0"/>
    <w:rsid w:val="00E31005"/>
    <w:rsid w:val="00E34075"/>
    <w:rsid w:val="00E3431E"/>
    <w:rsid w:val="00E373D7"/>
    <w:rsid w:val="00E42AB7"/>
    <w:rsid w:val="00E44302"/>
    <w:rsid w:val="00E56183"/>
    <w:rsid w:val="00E56F27"/>
    <w:rsid w:val="00E60F9F"/>
    <w:rsid w:val="00E6132E"/>
    <w:rsid w:val="00E65F17"/>
    <w:rsid w:val="00E67D84"/>
    <w:rsid w:val="00E70936"/>
    <w:rsid w:val="00E75DF9"/>
    <w:rsid w:val="00E86392"/>
    <w:rsid w:val="00E9263B"/>
    <w:rsid w:val="00EA00CB"/>
    <w:rsid w:val="00EA4E7E"/>
    <w:rsid w:val="00EC2D2D"/>
    <w:rsid w:val="00EC5019"/>
    <w:rsid w:val="00EC57E8"/>
    <w:rsid w:val="00ED0BC4"/>
    <w:rsid w:val="00ED337D"/>
    <w:rsid w:val="00EE239B"/>
    <w:rsid w:val="00EE470C"/>
    <w:rsid w:val="00EE60A2"/>
    <w:rsid w:val="00EE667B"/>
    <w:rsid w:val="00F05008"/>
    <w:rsid w:val="00F129E4"/>
    <w:rsid w:val="00F136BF"/>
    <w:rsid w:val="00F25672"/>
    <w:rsid w:val="00F3098B"/>
    <w:rsid w:val="00F31574"/>
    <w:rsid w:val="00F34208"/>
    <w:rsid w:val="00F3579D"/>
    <w:rsid w:val="00F36AF9"/>
    <w:rsid w:val="00F36D4A"/>
    <w:rsid w:val="00F37F4B"/>
    <w:rsid w:val="00F40155"/>
    <w:rsid w:val="00F43A13"/>
    <w:rsid w:val="00F45B7F"/>
    <w:rsid w:val="00F53D5F"/>
    <w:rsid w:val="00F61F33"/>
    <w:rsid w:val="00F66196"/>
    <w:rsid w:val="00F717CD"/>
    <w:rsid w:val="00F730B6"/>
    <w:rsid w:val="00F7379F"/>
    <w:rsid w:val="00F73DC8"/>
    <w:rsid w:val="00F846F3"/>
    <w:rsid w:val="00F84D03"/>
    <w:rsid w:val="00F850AC"/>
    <w:rsid w:val="00F857FF"/>
    <w:rsid w:val="00F949E0"/>
    <w:rsid w:val="00F97CED"/>
    <w:rsid w:val="00FF4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A5C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86A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F475C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A259D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F475C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A259D1"/>
    <w:rPr>
      <w:rFonts w:cs="Times New Roman"/>
    </w:rPr>
  </w:style>
  <w:style w:type="paragraph" w:customStyle="1" w:styleId="ConsPlusNonformat">
    <w:name w:val="ConsPlusNonformat"/>
    <w:uiPriority w:val="99"/>
    <w:rsid w:val="002745CA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harCharCharChar">
    <w:name w:val="Char Char Char Char"/>
    <w:basedOn w:val="Normal"/>
    <w:next w:val="Normal"/>
    <w:uiPriority w:val="99"/>
    <w:semiHidden/>
    <w:rsid w:val="00750A1F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77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4D8A48DC4BB65A26C64AE1C67E71693D345C9A0FA800A7CA9DFFB54A2006B6E2AA742B477D100BC827A43EB3Ee2BA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225</TotalTime>
  <Pages>6</Pages>
  <Words>1353</Words>
  <Characters>7717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Оценка ожидаемого исполнения областного бюджета и</dc:title>
  <dc:subject/>
  <dc:creator>~</dc:creator>
  <cp:keywords/>
  <dc:description/>
  <cp:lastModifiedBy>User</cp:lastModifiedBy>
  <cp:revision>36</cp:revision>
  <cp:lastPrinted>2023-11-10T07:36:00Z</cp:lastPrinted>
  <dcterms:created xsi:type="dcterms:W3CDTF">2021-11-11T15:30:00Z</dcterms:created>
  <dcterms:modified xsi:type="dcterms:W3CDTF">2024-11-13T13:07:00Z</dcterms:modified>
</cp:coreProperties>
</file>